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bookmarkStart w:id="1" w:name="_MON_1636365408"/>
    <w:bookmarkEnd w:id="1"/>
    <w:p w14:paraId="146C0785" w14:textId="1C90C2C1" w:rsidR="00260EAC" w:rsidRPr="002C13AE" w:rsidRDefault="002C13AE" w:rsidP="002C13AE">
      <w:pPr>
        <w:jc w:val="center"/>
      </w:pPr>
      <w:r w:rsidRPr="002C13AE">
        <w:object w:dxaOrig="11334" w:dyaOrig="16164" w14:anchorId="420CC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6.5pt;height:808pt" o:ole="">
            <v:imagedata r:id="rId11" o:title=""/>
          </v:shape>
          <o:OLEObject Type="Embed" ProgID="Word.Document.12" ShapeID="_x0000_i1025" DrawAspect="Content" ObjectID="_1642840525" r:id="rId12">
            <o:FieldCodes>\s</o:FieldCodes>
          </o:OLEObject>
        </w:object>
      </w:r>
      <w:r w:rsidR="00742E8C" w:rsidRPr="002C13AE">
        <w:rPr>
          <w:rFonts w:cs="Calibri"/>
          <w:b/>
        </w:rPr>
        <w:t>Anexo 1</w:t>
      </w:r>
    </w:p>
    <w:p w14:paraId="0F693F87" w14:textId="77777777" w:rsidR="00742E8C" w:rsidRPr="00742E8C" w:rsidRDefault="00260EAC" w:rsidP="00260EAC">
      <w:pPr>
        <w:spacing w:after="0" w:line="360" w:lineRule="auto"/>
        <w:jc w:val="center"/>
        <w:rPr>
          <w:rFonts w:cs="Calibri"/>
          <w:b/>
        </w:rPr>
      </w:pPr>
      <w:r w:rsidRPr="00CC5C2D">
        <w:rPr>
          <w:b/>
        </w:rPr>
        <w:t xml:space="preserve">Organização </w:t>
      </w:r>
      <w:r>
        <w:rPr>
          <w:b/>
        </w:rPr>
        <w:t xml:space="preserve">de </w:t>
      </w:r>
      <w:r>
        <w:rPr>
          <w:rFonts w:cs="Calibri"/>
          <w:b/>
        </w:rPr>
        <w:t>Visita</w:t>
      </w:r>
      <w:r w:rsidR="00C53D24">
        <w:rPr>
          <w:rFonts w:cs="Calibri"/>
          <w:b/>
        </w:rPr>
        <w:t xml:space="preserve"> de Estudo ao Estrangeiro</w:t>
      </w:r>
    </w:p>
    <w:p w14:paraId="53B6D916" w14:textId="77777777" w:rsidR="00742E8C" w:rsidRPr="00742E8C" w:rsidRDefault="005D6141" w:rsidP="00260EAC">
      <w:pPr>
        <w:spacing w:line="360" w:lineRule="auto"/>
        <w:jc w:val="center"/>
        <w:rPr>
          <w:rFonts w:cs="Calibri"/>
        </w:rPr>
      </w:pPr>
      <w:r w:rsidRPr="005D6141">
        <w:rPr>
          <w:rFonts w:cs="Calibri"/>
        </w:rPr>
        <w:t>Despacho n.º 6147/2019</w:t>
      </w:r>
      <w:r w:rsidR="00245B2C">
        <w:rPr>
          <w:rFonts w:cs="Calibri"/>
        </w:rPr>
        <w:t xml:space="preserve">, 4 de julho </w:t>
      </w:r>
      <w:r w:rsidR="00742E8C" w:rsidRPr="00742E8C">
        <w:rPr>
          <w:rFonts w:cs="Calibri"/>
        </w:rPr>
        <w:t>(adaptado)</w:t>
      </w:r>
    </w:p>
    <w:p w14:paraId="28B2FFEE" w14:textId="77777777" w:rsidR="00742E8C" w:rsidRPr="00742E8C" w:rsidRDefault="00742E8C" w:rsidP="00742E8C">
      <w:pPr>
        <w:spacing w:after="0" w:line="480" w:lineRule="auto"/>
        <w:jc w:val="both"/>
        <w:rPr>
          <w:rFonts w:cs="Calibri"/>
        </w:rPr>
      </w:pPr>
      <w:r w:rsidRPr="00742E8C">
        <w:rPr>
          <w:rFonts w:cs="Calibri"/>
        </w:rPr>
        <w:t>Escola ________________________________________________________</w:t>
      </w:r>
      <w:r w:rsidR="00245B2C">
        <w:rPr>
          <w:rFonts w:cs="Calibri"/>
        </w:rPr>
        <w:t>_______</w:t>
      </w:r>
      <w:r w:rsidR="009D3F16">
        <w:rPr>
          <w:rFonts w:cs="Calibri"/>
        </w:rPr>
        <w:t>___________________</w:t>
      </w:r>
      <w:r w:rsidRPr="00742E8C">
        <w:rPr>
          <w:rFonts w:cs="Calibri"/>
        </w:rPr>
        <w:t>_</w:t>
      </w:r>
    </w:p>
    <w:p w14:paraId="76110641" w14:textId="77777777" w:rsidR="00742E8C" w:rsidRPr="00742E8C" w:rsidRDefault="00915B15" w:rsidP="00742E8C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 xml:space="preserve">a) </w:t>
      </w:r>
      <w:r w:rsidR="00245B2C">
        <w:rPr>
          <w:rFonts w:cs="Calibri"/>
        </w:rPr>
        <w:t>Local/locais de destino</w:t>
      </w:r>
      <w:r w:rsidR="00742E8C" w:rsidRPr="00742E8C">
        <w:rPr>
          <w:rFonts w:cs="Calibri"/>
        </w:rPr>
        <w:t xml:space="preserve"> ______________________</w:t>
      </w:r>
      <w:r w:rsidR="00245B2C">
        <w:rPr>
          <w:rFonts w:cs="Calibri"/>
        </w:rPr>
        <w:t>___________________________________________________</w:t>
      </w:r>
      <w:r>
        <w:rPr>
          <w:rFonts w:cs="Calibri"/>
        </w:rPr>
        <w:t>_</w:t>
      </w:r>
    </w:p>
    <w:p w14:paraId="0629DFAE" w14:textId="77777777" w:rsidR="00245B2C" w:rsidRDefault="00915B15" w:rsidP="00742E8C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 xml:space="preserve">b) </w:t>
      </w:r>
      <w:r w:rsidR="00245B2C">
        <w:rPr>
          <w:rFonts w:cs="Calibri"/>
        </w:rPr>
        <w:t>Período da deslocação</w:t>
      </w:r>
      <w:r w:rsidR="009D3F16">
        <w:rPr>
          <w:rFonts w:cs="Calibri"/>
        </w:rPr>
        <w:t>____________________________________________________________________</w:t>
      </w:r>
    </w:p>
    <w:p w14:paraId="0F76D7A0" w14:textId="77777777" w:rsidR="00245B2C" w:rsidRPr="00742E8C" w:rsidRDefault="00915B15" w:rsidP="00245B2C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 xml:space="preserve">c) </w:t>
      </w:r>
      <w:r w:rsidR="00245B2C">
        <w:rPr>
          <w:rFonts w:cs="Calibri"/>
        </w:rPr>
        <w:t>Fundamentaç</w:t>
      </w:r>
      <w:r>
        <w:rPr>
          <w:rFonts w:cs="Calibri"/>
        </w:rPr>
        <w:t>ão</w:t>
      </w:r>
      <w:r w:rsidR="00245B2C" w:rsidRPr="00245B2C">
        <w:rPr>
          <w:rFonts w:cs="Calibri"/>
        </w:rPr>
        <w:t xml:space="preserve"> </w:t>
      </w:r>
      <w:r w:rsidR="00245B2C" w:rsidRPr="00742E8C">
        <w:rPr>
          <w:rFonts w:cs="Calibri"/>
        </w:rPr>
        <w:t>______________________________________________________</w:t>
      </w:r>
      <w:r>
        <w:rPr>
          <w:rFonts w:cs="Calibri"/>
        </w:rPr>
        <w:t>______________________</w:t>
      </w:r>
    </w:p>
    <w:p w14:paraId="5D3ADE8E" w14:textId="77777777" w:rsidR="00245B2C" w:rsidRPr="00742E8C" w:rsidRDefault="00245B2C" w:rsidP="00245B2C">
      <w:pPr>
        <w:spacing w:after="0" w:line="480" w:lineRule="auto"/>
        <w:jc w:val="both"/>
        <w:rPr>
          <w:rFonts w:cs="Calibri"/>
        </w:rPr>
      </w:pPr>
      <w:r w:rsidRPr="00742E8C">
        <w:rPr>
          <w:rFonts w:cs="Calibri"/>
        </w:rPr>
        <w:t>______________________________________________________________________________________</w:t>
      </w:r>
      <w:r w:rsidR="009D3F16">
        <w:rPr>
          <w:rFonts w:cs="Calibri"/>
        </w:rPr>
        <w:t>__</w:t>
      </w:r>
    </w:p>
    <w:p w14:paraId="3678C7BA" w14:textId="77777777" w:rsidR="00915B15" w:rsidRPr="00742E8C" w:rsidRDefault="00915B15" w:rsidP="00915B15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 xml:space="preserve">d) </w:t>
      </w:r>
      <w:r w:rsidR="00245B2C">
        <w:rPr>
          <w:rFonts w:cs="Calibri"/>
        </w:rPr>
        <w:t>Acompanhantes respon</w:t>
      </w:r>
      <w:r>
        <w:rPr>
          <w:rFonts w:cs="Calibri"/>
        </w:rPr>
        <w:t>s</w:t>
      </w:r>
      <w:r w:rsidR="00245B2C">
        <w:rPr>
          <w:rFonts w:cs="Calibri"/>
        </w:rPr>
        <w:t xml:space="preserve">áveis, tendo em conta os rácios previstos </w:t>
      </w:r>
      <w:r>
        <w:rPr>
          <w:rFonts w:cs="Calibri"/>
        </w:rPr>
        <w:t>(um professor por cada 15 alunos</w:t>
      </w:r>
      <w:r w:rsidR="00C53D24">
        <w:rPr>
          <w:rFonts w:cs="Calibri"/>
        </w:rPr>
        <w:t xml:space="preserve"> que deverá ser obrigatoriamente professor dos alunos </w:t>
      </w:r>
      <w:proofErr w:type="gramStart"/>
      <w:r w:rsidR="00C53D24">
        <w:rPr>
          <w:rFonts w:cs="Calibri"/>
        </w:rPr>
        <w:t>envolvidos</w:t>
      </w:r>
      <w:r>
        <w:rPr>
          <w:rFonts w:cs="Calibri"/>
        </w:rPr>
        <w:t>)</w:t>
      </w:r>
      <w:r w:rsidR="00C53D24">
        <w:rPr>
          <w:rFonts w:cs="Calibri"/>
        </w:rPr>
        <w:t>_</w:t>
      </w:r>
      <w:proofErr w:type="gramEnd"/>
      <w:r w:rsidR="00C53D24">
        <w:rPr>
          <w:rFonts w:cs="Calibri"/>
        </w:rPr>
        <w:t>_____________________________________________</w:t>
      </w:r>
    </w:p>
    <w:p w14:paraId="5292F1C0" w14:textId="77777777" w:rsidR="00915B15" w:rsidRPr="00742E8C" w:rsidRDefault="00915B15" w:rsidP="00915B15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>e) Turmas e alunos envolvidos</w:t>
      </w:r>
      <w:r w:rsidRPr="00915B15">
        <w:rPr>
          <w:rFonts w:cs="Calibri"/>
        </w:rPr>
        <w:t xml:space="preserve"> </w:t>
      </w:r>
      <w:r w:rsidRPr="00742E8C">
        <w:rPr>
          <w:rFonts w:cs="Calibri"/>
        </w:rPr>
        <w:t>______________________________________________________</w:t>
      </w:r>
      <w:r>
        <w:rPr>
          <w:rFonts w:cs="Calibri"/>
        </w:rPr>
        <w:t>________________</w:t>
      </w:r>
    </w:p>
    <w:p w14:paraId="6A514204" w14:textId="77777777" w:rsidR="00915B15" w:rsidRPr="00742E8C" w:rsidRDefault="00915B15" w:rsidP="00915B15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>f) Comprovativo da contratualização de um seguro de assistência em viagem, em conformidade com o previsto nos normativos em vigor</w:t>
      </w:r>
      <w:r w:rsidRPr="00742E8C">
        <w:rPr>
          <w:rFonts w:cs="Calibri"/>
        </w:rPr>
        <w:t>______________________________________________________</w:t>
      </w:r>
      <w:r>
        <w:rPr>
          <w:rFonts w:cs="Calibri"/>
        </w:rPr>
        <w:t>_______________________</w:t>
      </w:r>
    </w:p>
    <w:p w14:paraId="4A5E898A" w14:textId="77777777" w:rsidR="00915B15" w:rsidRDefault="00915B15" w:rsidP="00915B15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>g) Comprovativo da comunicação à área governativa dos negócios estrangeiros, de acordo com o estipulado no artigo 11º________________________________________________________________________________</w:t>
      </w:r>
    </w:p>
    <w:p w14:paraId="27CF572A" w14:textId="77777777" w:rsidR="00915B15" w:rsidRDefault="00915B15" w:rsidP="00915B15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>h) Declaração de autorização de saída do país, por quem exerça a responsabilidade parental legalmente certificada, no caso de alunos menores de idade, de acordo com os normativos em vigor</w:t>
      </w:r>
      <w:r w:rsidR="009D3F16">
        <w:rPr>
          <w:rFonts w:cs="Calibri"/>
        </w:rPr>
        <w:t>_____________________________</w:t>
      </w:r>
    </w:p>
    <w:p w14:paraId="584FAC8A" w14:textId="77777777" w:rsidR="009D3F16" w:rsidRDefault="009D3F16" w:rsidP="00742E8C">
      <w:pPr>
        <w:spacing w:after="0" w:line="480" w:lineRule="auto"/>
        <w:jc w:val="both"/>
        <w:rPr>
          <w:rFonts w:cs="Calibri"/>
        </w:rPr>
      </w:pPr>
    </w:p>
    <w:p w14:paraId="039B1283" w14:textId="77777777" w:rsidR="00742E8C" w:rsidRPr="00742E8C" w:rsidRDefault="009D3F16" w:rsidP="00742E8C">
      <w:pPr>
        <w:spacing w:after="0" w:line="480" w:lineRule="auto"/>
        <w:jc w:val="both"/>
        <w:rPr>
          <w:rFonts w:cs="Calibri"/>
        </w:rPr>
      </w:pPr>
      <w:r>
        <w:rPr>
          <w:rFonts w:cs="Calibri"/>
        </w:rPr>
        <w:t>Apresentação obrigatória de um p</w:t>
      </w:r>
      <w:r w:rsidR="00742E8C" w:rsidRPr="00742E8C">
        <w:rPr>
          <w:rFonts w:cs="Calibri"/>
        </w:rPr>
        <w:t xml:space="preserve">lano de </w:t>
      </w:r>
      <w:r>
        <w:rPr>
          <w:rFonts w:cs="Calibri"/>
        </w:rPr>
        <w:t>atividades destinado aos</w:t>
      </w:r>
      <w:r w:rsidR="00742E8C" w:rsidRPr="00742E8C">
        <w:rPr>
          <w:rFonts w:cs="Calibri"/>
        </w:rPr>
        <w:t xml:space="preserve"> alunos </w:t>
      </w:r>
      <w:r>
        <w:rPr>
          <w:rFonts w:cs="Calibri"/>
        </w:rPr>
        <w:t xml:space="preserve">que, por circunstâncias excecionais, não podem participar na </w:t>
      </w:r>
      <w:r w:rsidR="00742E8C" w:rsidRPr="00742E8C">
        <w:rPr>
          <w:rFonts w:cs="Calibri"/>
        </w:rPr>
        <w:t>visita de estudo</w:t>
      </w:r>
      <w:r>
        <w:rPr>
          <w:rFonts w:cs="Calibri"/>
        </w:rPr>
        <w:t xml:space="preserve"> e para aqueles cujos professores nela participam _______________________</w:t>
      </w:r>
    </w:p>
    <w:p w14:paraId="6F21E009" w14:textId="77777777" w:rsidR="00742E8C" w:rsidRDefault="00742E8C" w:rsidP="00742E8C">
      <w:pPr>
        <w:spacing w:after="0" w:line="480" w:lineRule="auto"/>
        <w:jc w:val="both"/>
        <w:rPr>
          <w:rFonts w:cs="Calibri"/>
        </w:rPr>
      </w:pPr>
    </w:p>
    <w:p w14:paraId="019CBF2C" w14:textId="77777777" w:rsidR="00742E8C" w:rsidRPr="00742E8C" w:rsidRDefault="00742E8C" w:rsidP="00742E8C">
      <w:pPr>
        <w:spacing w:after="0" w:line="480" w:lineRule="auto"/>
        <w:jc w:val="both"/>
        <w:rPr>
          <w:rFonts w:cs="Calibri"/>
        </w:rPr>
      </w:pPr>
      <w:r w:rsidRPr="00742E8C">
        <w:rPr>
          <w:rFonts w:cs="Calibri"/>
        </w:rPr>
        <w:t>Local ________________________________________ Data ______/_______/______</w:t>
      </w:r>
    </w:p>
    <w:p w14:paraId="755E9EDF" w14:textId="77777777" w:rsidR="00742E8C" w:rsidRPr="00742E8C" w:rsidRDefault="00742E8C" w:rsidP="00742E8C">
      <w:pPr>
        <w:spacing w:after="0" w:line="480" w:lineRule="auto"/>
        <w:jc w:val="center"/>
        <w:rPr>
          <w:rFonts w:cs="Calibri"/>
        </w:rPr>
      </w:pPr>
    </w:p>
    <w:p w14:paraId="4A01D171" w14:textId="77777777" w:rsidR="009D3F16" w:rsidRDefault="009D3F16" w:rsidP="00245B2C">
      <w:pPr>
        <w:spacing w:after="0" w:line="480" w:lineRule="auto"/>
        <w:jc w:val="both"/>
        <w:rPr>
          <w:rFonts w:cs="Calibri"/>
        </w:rPr>
      </w:pPr>
    </w:p>
    <w:p w14:paraId="42CCA7CE" w14:textId="77777777" w:rsidR="009D3F16" w:rsidRDefault="009D3F16" w:rsidP="00245B2C">
      <w:pPr>
        <w:spacing w:after="0" w:line="480" w:lineRule="auto"/>
        <w:jc w:val="both"/>
        <w:rPr>
          <w:rFonts w:cs="Calibri"/>
        </w:rPr>
      </w:pPr>
    </w:p>
    <w:p w14:paraId="183EED73" w14:textId="77777777" w:rsidR="00742E8C" w:rsidRPr="00742E8C" w:rsidRDefault="00245B2C" w:rsidP="002C13AE">
      <w:pPr>
        <w:spacing w:after="0" w:line="480" w:lineRule="auto"/>
        <w:jc w:val="right"/>
        <w:rPr>
          <w:rFonts w:cs="Calibri"/>
        </w:rPr>
      </w:pPr>
      <w:r>
        <w:rPr>
          <w:rFonts w:cs="Calibri"/>
        </w:rPr>
        <w:t>Nota: autorização d</w:t>
      </w:r>
      <w:r w:rsidR="009D3F16">
        <w:rPr>
          <w:rFonts w:cs="Calibri"/>
        </w:rPr>
        <w:t>a</w:t>
      </w:r>
      <w:r>
        <w:rPr>
          <w:rFonts w:cs="Calibri"/>
        </w:rPr>
        <w:t xml:space="preserve"> </w:t>
      </w:r>
      <w:proofErr w:type="spellStart"/>
      <w:r>
        <w:rPr>
          <w:rFonts w:cs="Calibri"/>
        </w:rPr>
        <w:t>DGEstE</w:t>
      </w:r>
      <w:proofErr w:type="spellEnd"/>
      <w:r>
        <w:rPr>
          <w:rFonts w:cs="Calibri"/>
        </w:rPr>
        <w:t xml:space="preserve"> (30 dias úteis de antecedência)</w:t>
      </w:r>
    </w:p>
    <w:p w14:paraId="37056078" w14:textId="77777777" w:rsidR="00260EAC" w:rsidRPr="00742E8C" w:rsidRDefault="00742E8C" w:rsidP="002C13AE">
      <w:pPr>
        <w:spacing w:after="0"/>
        <w:jc w:val="center"/>
        <w:rPr>
          <w:rFonts w:cs="Calibri"/>
          <w:b/>
        </w:rPr>
      </w:pPr>
      <w:r w:rsidRPr="00742E8C">
        <w:rPr>
          <w:rFonts w:cs="Calibri"/>
          <w:b/>
        </w:rPr>
        <w:lastRenderedPageBreak/>
        <w:t>Anexo 2</w:t>
      </w:r>
    </w:p>
    <w:p w14:paraId="6452A6AC" w14:textId="77777777" w:rsidR="00742E8C" w:rsidRDefault="00742E8C" w:rsidP="00742E8C">
      <w:pPr>
        <w:tabs>
          <w:tab w:val="left" w:pos="2670"/>
        </w:tabs>
        <w:jc w:val="center"/>
        <w:rPr>
          <w:b/>
        </w:rPr>
      </w:pPr>
      <w:r w:rsidRPr="00CC5C2D">
        <w:rPr>
          <w:b/>
        </w:rPr>
        <w:t>Organização da Visita de Estudo</w:t>
      </w:r>
      <w:r w:rsidR="00260EAC">
        <w:rPr>
          <w:b/>
        </w:rPr>
        <w:t xml:space="preserve"> em território nacional</w:t>
      </w:r>
      <w:r>
        <w:rPr>
          <w:b/>
        </w:rPr>
        <w:t xml:space="preserve"> (3º Ciclo e CCH)</w:t>
      </w:r>
    </w:p>
    <w:p w14:paraId="51D0EE79" w14:textId="77777777" w:rsidR="00260EAC" w:rsidRPr="00260EAC" w:rsidRDefault="00260EAC" w:rsidP="002C13AE">
      <w:pPr>
        <w:spacing w:after="0" w:line="480" w:lineRule="auto"/>
        <w:jc w:val="center"/>
        <w:rPr>
          <w:rFonts w:cs="Calibri"/>
        </w:rPr>
      </w:pPr>
      <w:r w:rsidRPr="005D6141">
        <w:rPr>
          <w:rFonts w:cs="Calibri"/>
        </w:rPr>
        <w:t>Despacho n.º 6147/2019</w:t>
      </w:r>
      <w:r>
        <w:rPr>
          <w:rFonts w:cs="Calibri"/>
        </w:rPr>
        <w:t xml:space="preserve">, 4 de julho </w:t>
      </w:r>
      <w:r w:rsidRPr="00742E8C">
        <w:rPr>
          <w:rFonts w:cs="Calibri"/>
        </w:rPr>
        <w:t>(adaptado)</w:t>
      </w:r>
    </w:p>
    <w:p w14:paraId="57597790" w14:textId="77777777" w:rsidR="00742E8C" w:rsidRPr="00CC5C2D" w:rsidRDefault="00742E8C" w:rsidP="002C13AE">
      <w:pPr>
        <w:spacing w:after="0"/>
      </w:pPr>
      <w:r>
        <w:t>Ano (s): ________Turma (s):________</w:t>
      </w:r>
    </w:p>
    <w:p w14:paraId="1E4CC6D3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R</w:t>
      </w:r>
      <w:r w:rsidRPr="00CC5C2D">
        <w:rPr>
          <w:rFonts w:cs="Calibri"/>
        </w:rPr>
        <w:t>azões justificativas da visita</w:t>
      </w:r>
      <w:r>
        <w:rPr>
          <w:rFonts w:cs="Calibri"/>
        </w:rPr>
        <w:t xml:space="preserve"> de estudo</w:t>
      </w:r>
    </w:p>
    <w:p w14:paraId="02745BA1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44EBF433" w14:textId="77777777" w:rsidR="00742E8C" w:rsidRPr="00CC5C2D" w:rsidRDefault="00742E8C" w:rsidP="00742E8C">
      <w:pPr>
        <w:rPr>
          <w:rFonts w:cs="Calibri"/>
          <w:sz w:val="6"/>
          <w:szCs w:val="6"/>
        </w:rPr>
      </w:pPr>
    </w:p>
    <w:p w14:paraId="2B0411A9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O</w:t>
      </w:r>
      <w:r w:rsidRPr="00CC5C2D">
        <w:rPr>
          <w:rFonts w:cs="Calibri"/>
        </w:rPr>
        <w:t>bjetivos específicos</w:t>
      </w:r>
    </w:p>
    <w:p w14:paraId="562655A9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17B1295C" w14:textId="77777777" w:rsidR="00742E8C" w:rsidRPr="00CC5C2D" w:rsidRDefault="00742E8C" w:rsidP="00742E8C">
      <w:pPr>
        <w:rPr>
          <w:rFonts w:cs="Calibri"/>
          <w:sz w:val="6"/>
          <w:szCs w:val="6"/>
        </w:rPr>
      </w:pPr>
    </w:p>
    <w:p w14:paraId="028C76A8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G</w:t>
      </w:r>
      <w:r w:rsidRPr="00CC5C2D">
        <w:rPr>
          <w:rFonts w:cs="Calibri"/>
        </w:rPr>
        <w:t>uiões de exploração do(s) local(ais) a visitar</w:t>
      </w:r>
    </w:p>
    <w:p w14:paraId="61B0C267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551ECC2D" w14:textId="77777777" w:rsidR="00742E8C" w:rsidRPr="00CC5C2D" w:rsidRDefault="00742E8C" w:rsidP="00742E8C">
      <w:pPr>
        <w:rPr>
          <w:rFonts w:cs="Calibri"/>
          <w:sz w:val="6"/>
          <w:szCs w:val="6"/>
        </w:rPr>
      </w:pPr>
    </w:p>
    <w:p w14:paraId="198BB444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R</w:t>
      </w:r>
      <w:r w:rsidRPr="00CC5C2D">
        <w:rPr>
          <w:rFonts w:cs="Calibri"/>
        </w:rPr>
        <w:t>egime de avaliação dos alunos e do projeto</w:t>
      </w:r>
    </w:p>
    <w:p w14:paraId="56A2E073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418990BE" w14:textId="77777777" w:rsidR="00742E8C" w:rsidRPr="00CC5C2D" w:rsidRDefault="00742E8C" w:rsidP="00742E8C">
      <w:pPr>
        <w:rPr>
          <w:rFonts w:cs="Calibri"/>
          <w:sz w:val="6"/>
          <w:szCs w:val="6"/>
        </w:rPr>
      </w:pPr>
    </w:p>
    <w:p w14:paraId="55829141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C</w:t>
      </w:r>
      <w:r w:rsidRPr="00CC5C2D">
        <w:rPr>
          <w:rFonts w:cs="Calibri"/>
        </w:rPr>
        <w:t>alendarização e roteiro</w:t>
      </w:r>
    </w:p>
    <w:p w14:paraId="04E36117" w14:textId="77777777" w:rsidR="00742E8C" w:rsidRPr="00CC5C2D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22107245" w14:textId="77777777" w:rsidR="00742E8C" w:rsidRPr="00CC5C2D" w:rsidRDefault="00742E8C" w:rsidP="00742E8C">
      <w:pPr>
        <w:rPr>
          <w:rFonts w:cs="Calibri"/>
          <w:sz w:val="6"/>
          <w:szCs w:val="6"/>
        </w:rPr>
      </w:pPr>
    </w:p>
    <w:p w14:paraId="6BFC7C68" w14:textId="77777777" w:rsidR="00742E8C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 w:rsidRPr="00EF6310">
        <w:rPr>
          <w:rFonts w:cs="Calibri"/>
        </w:rPr>
        <w:t>D</w:t>
      </w:r>
      <w:r w:rsidR="008E6F6A" w:rsidRPr="00EF6310">
        <w:rPr>
          <w:rFonts w:cs="Calibri"/>
        </w:rPr>
        <w:t>epartamentos</w:t>
      </w:r>
      <w:r w:rsidRPr="00EF6310">
        <w:rPr>
          <w:rFonts w:cs="Calibri"/>
        </w:rPr>
        <w:t xml:space="preserve"> a envolver </w:t>
      </w:r>
    </w:p>
    <w:p w14:paraId="503D9C97" w14:textId="77777777" w:rsidR="00742E8C" w:rsidRDefault="00D70A7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Professores</w:t>
      </w:r>
      <w:r w:rsidR="00742E8C">
        <w:rPr>
          <w:rFonts w:cs="Calibri"/>
        </w:rPr>
        <w:t xml:space="preserve"> acompanhantes</w:t>
      </w:r>
      <w:r>
        <w:rPr>
          <w:rFonts w:cs="Calibri"/>
        </w:rPr>
        <w:t xml:space="preserve"> responsáveis</w:t>
      </w:r>
      <w:r w:rsidR="008E6F6A" w:rsidRPr="00824397">
        <w:rPr>
          <w:rFonts w:cs="Calibri"/>
          <w:vertAlign w:val="superscript"/>
        </w:rPr>
        <w:t>1</w:t>
      </w:r>
    </w:p>
    <w:p w14:paraId="66AD1B9A" w14:textId="77777777" w:rsidR="00260EAC" w:rsidRDefault="00260EA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1A08DF7B" w14:textId="77777777" w:rsidR="00260EAC" w:rsidRPr="003C6935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Calibri"/>
          <w:sz w:val="18"/>
          <w:szCs w:val="18"/>
        </w:rPr>
      </w:pPr>
      <w:r w:rsidRPr="00260EAC">
        <w:rPr>
          <w:rFonts w:cs="Calibri"/>
          <w:sz w:val="20"/>
          <w:szCs w:val="20"/>
          <w:vertAlign w:val="superscript"/>
        </w:rPr>
        <w:t>1</w:t>
      </w:r>
      <w:r w:rsidRPr="00260EAC">
        <w:rPr>
          <w:rFonts w:cs="Calibri"/>
          <w:sz w:val="20"/>
          <w:szCs w:val="20"/>
        </w:rPr>
        <w:t xml:space="preserve"> </w:t>
      </w:r>
      <w:r w:rsidR="00260EAC" w:rsidRPr="003C6935">
        <w:rPr>
          <w:rFonts w:cs="Calibri"/>
          <w:sz w:val="18"/>
          <w:szCs w:val="18"/>
        </w:rPr>
        <w:t>um professor por cada 15 alunos que deverá ser obrigatoriamente professor dos alunos envolvidos</w:t>
      </w:r>
    </w:p>
    <w:p w14:paraId="617220D0" w14:textId="77777777" w:rsidR="00742E8C" w:rsidRDefault="00742E8C" w:rsidP="00742E8C">
      <w:pPr>
        <w:rPr>
          <w:rFonts w:cs="Calibri"/>
          <w:sz w:val="6"/>
          <w:szCs w:val="6"/>
        </w:rPr>
      </w:pPr>
    </w:p>
    <w:p w14:paraId="28860169" w14:textId="5B10EAF8" w:rsidR="00742E8C" w:rsidRDefault="00742E8C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 w:rsidRPr="00984769">
        <w:rPr>
          <w:rFonts w:cs="Calibri"/>
        </w:rPr>
        <w:t>Orçamento</w:t>
      </w:r>
    </w:p>
    <w:p w14:paraId="37F0D1B7" w14:textId="77777777" w:rsidR="00742E8C" w:rsidRPr="00CC5C2D" w:rsidRDefault="00742E8C" w:rsidP="00742E8C">
      <w:pPr>
        <w:rPr>
          <w:rFonts w:cs="Calibri"/>
          <w:sz w:val="6"/>
          <w:szCs w:val="6"/>
        </w:rPr>
      </w:pPr>
    </w:p>
    <w:p w14:paraId="2CAA38A4" w14:textId="77777777" w:rsidR="00742E8C" w:rsidRDefault="00962E8D" w:rsidP="0074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</w:rPr>
      </w:pPr>
      <w:r>
        <w:rPr>
          <w:rFonts w:cs="Calibri"/>
        </w:rPr>
        <w:t>Apresentação obrigatória de um p</w:t>
      </w:r>
      <w:r w:rsidRPr="00742E8C">
        <w:rPr>
          <w:rFonts w:cs="Calibri"/>
        </w:rPr>
        <w:t xml:space="preserve">lano de </w:t>
      </w:r>
      <w:r>
        <w:rPr>
          <w:rFonts w:cs="Calibri"/>
        </w:rPr>
        <w:t>atividades destinado aos</w:t>
      </w:r>
      <w:r w:rsidRPr="00742E8C">
        <w:rPr>
          <w:rFonts w:cs="Calibri"/>
        </w:rPr>
        <w:t xml:space="preserve"> alunos </w:t>
      </w:r>
      <w:r>
        <w:rPr>
          <w:rFonts w:cs="Calibri"/>
        </w:rPr>
        <w:t xml:space="preserve">que, por circunstâncias excecionais, não podem participar na </w:t>
      </w:r>
      <w:r w:rsidRPr="00742E8C">
        <w:rPr>
          <w:rFonts w:cs="Calibri"/>
        </w:rPr>
        <w:t>visita de estudo</w:t>
      </w:r>
      <w:r>
        <w:rPr>
          <w:rFonts w:cs="Calibri"/>
        </w:rPr>
        <w:t xml:space="preserve"> e para aqueles cujos professores nela participam</w:t>
      </w:r>
    </w:p>
    <w:p w14:paraId="71B0A956" w14:textId="772DD52E" w:rsidR="00742E8C" w:rsidRPr="002C13AE" w:rsidRDefault="008E6F6A" w:rsidP="002C13AE">
      <w:pPr>
        <w:spacing w:line="360" w:lineRule="auto"/>
        <w:jc w:val="both"/>
      </w:pPr>
      <w:r w:rsidRPr="00EF6310">
        <w:t xml:space="preserve">O </w:t>
      </w:r>
      <w:r w:rsidR="00D70A7C">
        <w:t>Professor</w:t>
      </w:r>
      <w:r w:rsidRPr="00EF6310">
        <w:t>:___________________________________________________________________</w:t>
      </w:r>
      <w:r w:rsidR="00D70A7C">
        <w:t>__________</w:t>
      </w:r>
    </w:p>
    <w:p w14:paraId="215D46CC" w14:textId="61CDC947" w:rsidR="008E6F6A" w:rsidRDefault="008E6F6A" w:rsidP="008E6F6A">
      <w:pPr>
        <w:spacing w:line="360" w:lineRule="auto"/>
        <w:jc w:val="both"/>
        <w:rPr>
          <w:rFonts w:cs="Calibri"/>
        </w:rPr>
      </w:pPr>
      <w:r w:rsidRPr="00EF6310">
        <w:rPr>
          <w:rFonts w:cs="Calibri"/>
        </w:rPr>
        <w:t xml:space="preserve">Aprovado(a) </w:t>
      </w:r>
      <w:r w:rsidR="003C6935">
        <w:rPr>
          <w:rFonts w:cs="Calibri"/>
        </w:rPr>
        <w:t>pelo Diretor da Escola em</w:t>
      </w:r>
      <w:r w:rsidRPr="00EF6310">
        <w:rPr>
          <w:rFonts w:cs="Calibri"/>
        </w:rPr>
        <w:t xml:space="preserve"> ____/____/____. </w:t>
      </w:r>
    </w:p>
    <w:p w14:paraId="2EAF91B2" w14:textId="511469BF" w:rsidR="007F5F70" w:rsidRDefault="007F5F70" w:rsidP="008E6F6A">
      <w:pPr>
        <w:spacing w:line="360" w:lineRule="auto"/>
        <w:jc w:val="both"/>
        <w:rPr>
          <w:rFonts w:cs="Calibri"/>
        </w:rPr>
      </w:pPr>
      <w:r>
        <w:rPr>
          <w:rFonts w:cs="Calibri"/>
        </w:rPr>
        <w:t>___________________________________________________</w:t>
      </w:r>
    </w:p>
    <w:p w14:paraId="4E5C1FDA" w14:textId="3458308F" w:rsidR="00742E8C" w:rsidRDefault="007F5F70" w:rsidP="002C13AE">
      <w:pPr>
        <w:spacing w:line="360" w:lineRule="auto"/>
        <w:ind w:left="708" w:firstLine="708"/>
        <w:jc w:val="both"/>
        <w:rPr>
          <w:rFonts w:cs="Calibri"/>
        </w:rPr>
      </w:pPr>
      <w:r>
        <w:rPr>
          <w:rFonts w:cs="Calibri"/>
        </w:rPr>
        <w:t>(João Manuel Lopes Graça)</w:t>
      </w:r>
    </w:p>
    <w:p w14:paraId="3F3ED5F9" w14:textId="77777777" w:rsidR="00742E8C" w:rsidRDefault="00742E8C" w:rsidP="00742E8C">
      <w:pPr>
        <w:spacing w:after="0"/>
        <w:jc w:val="both"/>
        <w:rPr>
          <w:rFonts w:cs="Calibri"/>
        </w:rPr>
      </w:pPr>
    </w:p>
    <w:p w14:paraId="579FFE02" w14:textId="77777777" w:rsidR="00742E8C" w:rsidRPr="004863FD" w:rsidRDefault="00742E8C" w:rsidP="002C13AE">
      <w:pPr>
        <w:spacing w:after="0"/>
        <w:jc w:val="center"/>
        <w:rPr>
          <w:rFonts w:cs="Calibri"/>
          <w:b/>
        </w:rPr>
      </w:pPr>
      <w:r w:rsidRPr="004863FD">
        <w:rPr>
          <w:rFonts w:cs="Calibri"/>
          <w:b/>
        </w:rPr>
        <w:lastRenderedPageBreak/>
        <w:t>Anexo 2A</w:t>
      </w:r>
    </w:p>
    <w:p w14:paraId="2FE069CB" w14:textId="77777777" w:rsidR="004863FD" w:rsidRDefault="003C6935" w:rsidP="004863FD">
      <w:pPr>
        <w:tabs>
          <w:tab w:val="left" w:pos="2670"/>
        </w:tabs>
        <w:jc w:val="center"/>
        <w:rPr>
          <w:b/>
        </w:rPr>
      </w:pPr>
      <w:r w:rsidRPr="00CC5C2D">
        <w:rPr>
          <w:b/>
        </w:rPr>
        <w:t>Organização da Visita de Estudo</w:t>
      </w:r>
      <w:r>
        <w:rPr>
          <w:b/>
        </w:rPr>
        <w:t xml:space="preserve"> em território nacional </w:t>
      </w:r>
      <w:r w:rsidR="004863FD">
        <w:rPr>
          <w:b/>
        </w:rPr>
        <w:t>(Cursos Profissionais)</w:t>
      </w:r>
    </w:p>
    <w:p w14:paraId="4F476D22" w14:textId="77777777" w:rsidR="00962E8D" w:rsidRPr="00962E8D" w:rsidRDefault="00962E8D" w:rsidP="00962E8D">
      <w:pPr>
        <w:spacing w:line="480" w:lineRule="auto"/>
        <w:jc w:val="center"/>
        <w:rPr>
          <w:rFonts w:cs="Calibri"/>
        </w:rPr>
      </w:pPr>
      <w:r w:rsidRPr="005D6141">
        <w:rPr>
          <w:rFonts w:cs="Calibri"/>
        </w:rPr>
        <w:t>Despacho n.º 6147/2019</w:t>
      </w:r>
      <w:r>
        <w:rPr>
          <w:rFonts w:cs="Calibri"/>
        </w:rPr>
        <w:t xml:space="preserve">, 4 de julho </w:t>
      </w:r>
      <w:r w:rsidRPr="00742E8C">
        <w:rPr>
          <w:rFonts w:cs="Calibri"/>
        </w:rPr>
        <w:t>(adaptado)</w:t>
      </w:r>
    </w:p>
    <w:p w14:paraId="023289C5" w14:textId="77777777" w:rsidR="004863FD" w:rsidRPr="00CC5C2D" w:rsidRDefault="004863FD" w:rsidP="004863FD">
      <w:r>
        <w:t>Ano (s): ________Turma (s):________</w:t>
      </w:r>
    </w:p>
    <w:p w14:paraId="67DC0AED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R</w:t>
      </w:r>
      <w:r w:rsidRPr="00CC5C2D">
        <w:rPr>
          <w:rFonts w:cs="Calibri"/>
        </w:rPr>
        <w:t>azões justificativas da visita</w:t>
      </w:r>
      <w:r>
        <w:rPr>
          <w:rFonts w:cs="Calibri"/>
        </w:rPr>
        <w:t xml:space="preserve"> de estudo</w:t>
      </w:r>
    </w:p>
    <w:p w14:paraId="7F9C276C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24A15EB6" w14:textId="77777777" w:rsidR="004863FD" w:rsidRPr="00CC5C2D" w:rsidRDefault="004863FD" w:rsidP="004863FD">
      <w:pPr>
        <w:rPr>
          <w:rFonts w:cs="Calibri"/>
          <w:sz w:val="6"/>
          <w:szCs w:val="6"/>
        </w:rPr>
      </w:pPr>
    </w:p>
    <w:p w14:paraId="5DBB24FC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O</w:t>
      </w:r>
      <w:r w:rsidRPr="00CC5C2D">
        <w:rPr>
          <w:rFonts w:cs="Calibri"/>
        </w:rPr>
        <w:t>bjetivos específicos</w:t>
      </w:r>
    </w:p>
    <w:p w14:paraId="6F86D294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22495B59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7342283D" w14:textId="77777777" w:rsidR="004863FD" w:rsidRPr="00CC5C2D" w:rsidRDefault="004863FD" w:rsidP="004863FD">
      <w:pPr>
        <w:rPr>
          <w:rFonts w:cs="Calibri"/>
          <w:sz w:val="6"/>
          <w:szCs w:val="6"/>
        </w:rPr>
      </w:pPr>
    </w:p>
    <w:p w14:paraId="4C0EB43B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G</w:t>
      </w:r>
      <w:r w:rsidRPr="00CC5C2D">
        <w:rPr>
          <w:rFonts w:cs="Calibri"/>
        </w:rPr>
        <w:t>uiões de exploração do(s) local(ais) a visitar</w:t>
      </w:r>
    </w:p>
    <w:p w14:paraId="6B250FE0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07DEF96B" w14:textId="77777777" w:rsidR="004863FD" w:rsidRPr="00CC5C2D" w:rsidRDefault="004863FD" w:rsidP="004863FD">
      <w:pPr>
        <w:rPr>
          <w:rFonts w:cs="Calibri"/>
          <w:sz w:val="6"/>
          <w:szCs w:val="6"/>
        </w:rPr>
      </w:pPr>
    </w:p>
    <w:p w14:paraId="101326DC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R</w:t>
      </w:r>
      <w:r w:rsidRPr="00CC5C2D">
        <w:rPr>
          <w:rFonts w:cs="Calibri"/>
        </w:rPr>
        <w:t>egime de avaliação dos alunos e do projeto</w:t>
      </w:r>
    </w:p>
    <w:p w14:paraId="49C6871C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603A180F" w14:textId="77777777" w:rsidR="004863FD" w:rsidRPr="00CC5C2D" w:rsidRDefault="004863FD" w:rsidP="004863FD">
      <w:pPr>
        <w:rPr>
          <w:rFonts w:cs="Calibri"/>
          <w:sz w:val="6"/>
          <w:szCs w:val="6"/>
        </w:rPr>
      </w:pPr>
    </w:p>
    <w:p w14:paraId="2FB9DDF4" w14:textId="77777777" w:rsidR="004863F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>C</w:t>
      </w:r>
      <w:r w:rsidRPr="00CC5C2D">
        <w:rPr>
          <w:rFonts w:cs="Calibri"/>
        </w:rPr>
        <w:t>alendarização e roteiro</w:t>
      </w:r>
    </w:p>
    <w:p w14:paraId="08849FB4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62EF697F" w14:textId="77777777" w:rsidR="004863FD" w:rsidRPr="00CC5C2D" w:rsidRDefault="004863FD" w:rsidP="004863FD">
      <w:pPr>
        <w:rPr>
          <w:rFonts w:cs="Calibri"/>
          <w:sz w:val="6"/>
          <w:szCs w:val="6"/>
        </w:rPr>
      </w:pPr>
    </w:p>
    <w:p w14:paraId="15AF1451" w14:textId="77777777" w:rsidR="00210D13" w:rsidRPr="00EF6310" w:rsidRDefault="00210D13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 w:rsidRPr="00EF6310">
        <w:rPr>
          <w:rFonts w:cs="Calibri"/>
        </w:rPr>
        <w:t>Departamentos a envolver</w:t>
      </w:r>
    </w:p>
    <w:p w14:paraId="78AB1F78" w14:textId="511D6BBD" w:rsidR="004863FD" w:rsidRDefault="007569EA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7572EE" wp14:editId="5A38D3AD">
                <wp:simplePos x="0" y="0"/>
                <wp:positionH relativeFrom="column">
                  <wp:posOffset>4914900</wp:posOffset>
                </wp:positionH>
                <wp:positionV relativeFrom="paragraph">
                  <wp:posOffset>280035</wp:posOffset>
                </wp:positionV>
                <wp:extent cx="1590675" cy="190500"/>
                <wp:effectExtent l="0" t="0" r="9525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1630D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7572E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87pt;margin-top:22.05pt;width:125.25pt;height: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">
                <v:textbox>
                  <w:txbxContent>
                    <w:p w14:paraId="1181630D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BC6F079" wp14:editId="0FEB43A7">
                <wp:simplePos x="0" y="0"/>
                <wp:positionH relativeFrom="column">
                  <wp:posOffset>1285875</wp:posOffset>
                </wp:positionH>
                <wp:positionV relativeFrom="paragraph">
                  <wp:posOffset>280035</wp:posOffset>
                </wp:positionV>
                <wp:extent cx="1581150" cy="190500"/>
                <wp:effectExtent l="0" t="0" r="0" b="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0D232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6F079" id="Text Box 4" o:spid="_x0000_s1027" type="#_x0000_t202" style="position:absolute;margin-left:101.25pt;margin-top:22.05pt;width:124.5pt;height: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">
                <v:textbox>
                  <w:txbxContent>
                    <w:p w14:paraId="41A0D232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 w:rsidR="00D70A7C">
        <w:rPr>
          <w:rFonts w:cs="Calibri"/>
        </w:rPr>
        <w:t>Professores</w:t>
      </w:r>
      <w:r w:rsidR="004863FD" w:rsidRPr="00CC5C2D">
        <w:rPr>
          <w:rFonts w:cs="Calibri"/>
        </w:rPr>
        <w:t xml:space="preserve"> </w:t>
      </w:r>
      <w:r w:rsidR="00D70A7C">
        <w:rPr>
          <w:rFonts w:cs="Calibri"/>
        </w:rPr>
        <w:t xml:space="preserve">acompanhantes responsáveis </w:t>
      </w:r>
      <w:r w:rsidR="004863FD" w:rsidRPr="007E60C8">
        <w:rPr>
          <w:rFonts w:cs="Calibri"/>
          <w:vertAlign w:val="superscript"/>
        </w:rPr>
        <w:t xml:space="preserve">1 </w:t>
      </w:r>
    </w:p>
    <w:p w14:paraId="57E339B3" w14:textId="5FDE186F" w:rsidR="004863FD" w:rsidRDefault="007569EA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042DE6" wp14:editId="071586B9">
                <wp:simplePos x="0" y="0"/>
                <wp:positionH relativeFrom="column">
                  <wp:posOffset>4924425</wp:posOffset>
                </wp:positionH>
                <wp:positionV relativeFrom="paragraph">
                  <wp:posOffset>260985</wp:posOffset>
                </wp:positionV>
                <wp:extent cx="1581150" cy="190500"/>
                <wp:effectExtent l="0" t="0" r="0" b="0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B2C28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42DE6" id="Text Box 7" o:spid="_x0000_s1028" type="#_x0000_t202" style="position:absolute;margin-left:387.75pt;margin-top:20.55pt;width:124.5pt;height: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">
                <v:textbox>
                  <w:txbxContent>
                    <w:p w14:paraId="648B2C28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D617F29" wp14:editId="7AABD18C">
                <wp:simplePos x="0" y="0"/>
                <wp:positionH relativeFrom="column">
                  <wp:posOffset>1285875</wp:posOffset>
                </wp:positionH>
                <wp:positionV relativeFrom="paragraph">
                  <wp:posOffset>260985</wp:posOffset>
                </wp:positionV>
                <wp:extent cx="1581150" cy="190500"/>
                <wp:effectExtent l="0" t="0" r="0" b="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8E4A9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17F29" id="Text Box 5" o:spid="_x0000_s1029" type="#_x0000_t202" style="position:absolute;margin-left:101.25pt;margin-top:20.55pt;width:124.5pt;height: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">
                <v:textbox>
                  <w:txbxContent>
                    <w:p w14:paraId="45B8E4A9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 w:rsidR="00D70A7C">
        <w:rPr>
          <w:rFonts w:cs="Calibri"/>
        </w:rPr>
        <w:t>Professor</w:t>
      </w:r>
      <w:r w:rsidR="00D70A7C">
        <w:rPr>
          <w:rFonts w:cs="Calibri"/>
        </w:rPr>
        <w:tab/>
      </w:r>
      <w:r w:rsidR="00D70A7C">
        <w:rPr>
          <w:rFonts w:cs="Calibri"/>
        </w:rPr>
        <w:tab/>
      </w:r>
      <w:r w:rsidR="004863FD">
        <w:rPr>
          <w:rFonts w:cs="Calibri"/>
        </w:rPr>
        <w:t xml:space="preserve">                                </w:t>
      </w:r>
      <w:r w:rsidR="00D70A7C">
        <w:rPr>
          <w:rFonts w:cs="Calibri"/>
        </w:rPr>
        <w:t xml:space="preserve">                              </w:t>
      </w:r>
      <w:proofErr w:type="spellStart"/>
      <w:r w:rsidR="00D70A7C">
        <w:rPr>
          <w:rFonts w:cs="Calibri"/>
        </w:rPr>
        <w:t>Professor</w:t>
      </w:r>
      <w:proofErr w:type="spellEnd"/>
      <w:r w:rsidR="004863FD">
        <w:rPr>
          <w:rFonts w:cs="Calibri"/>
        </w:rPr>
        <w:t xml:space="preserve"> </w:t>
      </w:r>
    </w:p>
    <w:p w14:paraId="432972A7" w14:textId="77777777" w:rsidR="004863F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</w:rPr>
        <w:t xml:space="preserve">Disciplina/Módulo                                                                       Disciplina/Módulo    </w:t>
      </w:r>
    </w:p>
    <w:p w14:paraId="2820365A" w14:textId="36E98E99" w:rsidR="004863FD" w:rsidRDefault="007569EA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5820FD" wp14:editId="5BED3A7C">
                <wp:simplePos x="0" y="0"/>
                <wp:positionH relativeFrom="column">
                  <wp:posOffset>4924425</wp:posOffset>
                </wp:positionH>
                <wp:positionV relativeFrom="paragraph">
                  <wp:posOffset>12065</wp:posOffset>
                </wp:positionV>
                <wp:extent cx="1581150" cy="1905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3E0D3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820FD" id="Text Box 8" o:spid="_x0000_s1030" type="#_x0000_t202" style="position:absolute;margin-left:387.75pt;margin-top:.95pt;width:124.5pt;height: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">
                <v:textbox>
                  <w:txbxContent>
                    <w:p w14:paraId="7E23E0D3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F63C43" wp14:editId="01525EB4">
                <wp:simplePos x="0" y="0"/>
                <wp:positionH relativeFrom="column">
                  <wp:posOffset>1285875</wp:posOffset>
                </wp:positionH>
                <wp:positionV relativeFrom="paragraph">
                  <wp:posOffset>12065</wp:posOffset>
                </wp:positionV>
                <wp:extent cx="1581150" cy="1905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95419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63C43" id="Text Box 6" o:spid="_x0000_s1031" type="#_x0000_t202" style="position:absolute;margin-left:101.25pt;margin-top:.95pt;width:124.5pt;height: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">
                <v:textbox>
                  <w:txbxContent>
                    <w:p w14:paraId="42395419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 w:rsidR="004863FD">
        <w:rPr>
          <w:rFonts w:cs="Calibri"/>
        </w:rPr>
        <w:t xml:space="preserve">Nº de tempos letivos                                                                   Nº de tempos letivos </w:t>
      </w:r>
    </w:p>
    <w:p w14:paraId="76D1F1AF" w14:textId="074E1229" w:rsidR="004863FD" w:rsidRDefault="007569EA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472B294" wp14:editId="2441B1C8">
                <wp:simplePos x="0" y="0"/>
                <wp:positionH relativeFrom="column">
                  <wp:posOffset>4924425</wp:posOffset>
                </wp:positionH>
                <wp:positionV relativeFrom="paragraph">
                  <wp:posOffset>4445</wp:posOffset>
                </wp:positionV>
                <wp:extent cx="1581150" cy="190500"/>
                <wp:effectExtent l="0" t="0" r="0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C1905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2B294" id="Text Box 10" o:spid="_x0000_s1032" type="#_x0000_t202" style="position:absolute;margin-left:387.75pt;margin-top:.35pt;width:124.5pt;height: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">
                <v:textbox>
                  <w:txbxContent>
                    <w:p w14:paraId="623C1905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 w:rsidR="004863FD">
        <w:rPr>
          <w:rFonts w:cs="Calibri"/>
        </w:rPr>
        <w:t xml:space="preserve">                                                                                                         </w:t>
      </w:r>
      <w:r w:rsidR="00D70A7C">
        <w:rPr>
          <w:rFonts w:cs="Calibri"/>
        </w:rPr>
        <w:t>Professor</w:t>
      </w:r>
      <w:r w:rsidR="004863FD">
        <w:rPr>
          <w:rFonts w:cs="Calibri"/>
        </w:rPr>
        <w:t xml:space="preserve"> </w:t>
      </w:r>
    </w:p>
    <w:p w14:paraId="6F31C25A" w14:textId="128C27A2" w:rsidR="004863FD" w:rsidRDefault="007569EA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39B0A2" wp14:editId="12C7B58A">
                <wp:simplePos x="0" y="0"/>
                <wp:positionH relativeFrom="column">
                  <wp:posOffset>4924425</wp:posOffset>
                </wp:positionH>
                <wp:positionV relativeFrom="paragraph">
                  <wp:posOffset>25400</wp:posOffset>
                </wp:positionV>
                <wp:extent cx="1581150" cy="1905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26DC7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9B0A2" id="Text Box 11" o:spid="_x0000_s1033" type="#_x0000_t202" style="position:absolute;margin-left:387.75pt;margin-top:2pt;width:124.5pt;height: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">
                <v:textbox>
                  <w:txbxContent>
                    <w:p w14:paraId="1DD26DC7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 w:rsidR="004863FD">
        <w:rPr>
          <w:rFonts w:cs="Calibri"/>
        </w:rPr>
        <w:t xml:space="preserve">                                                                                                         Disciplina/Módulo    </w:t>
      </w:r>
    </w:p>
    <w:p w14:paraId="62F9F998" w14:textId="44A206EC" w:rsidR="004863FD" w:rsidRDefault="007569EA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339FAA9" wp14:editId="3FF8BE1C">
                <wp:simplePos x="0" y="0"/>
                <wp:positionH relativeFrom="column">
                  <wp:posOffset>4914900</wp:posOffset>
                </wp:positionH>
                <wp:positionV relativeFrom="paragraph">
                  <wp:posOffset>8255</wp:posOffset>
                </wp:positionV>
                <wp:extent cx="1581150" cy="190500"/>
                <wp:effectExtent l="0" t="0" r="0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E31EA" w14:textId="77777777" w:rsidR="0043646C" w:rsidRDefault="0043646C" w:rsidP="00486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9FAA9" id="Text Box 12" o:spid="_x0000_s1034" type="#_x0000_t202" style="position:absolute;margin-left:387pt;margin-top:.65pt;width:124.5pt;height: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">
                <v:textbox>
                  <w:txbxContent>
                    <w:p w14:paraId="64CE31EA" w14:textId="77777777" w:rsidR="0043646C" w:rsidRDefault="0043646C" w:rsidP="004863FD"/>
                  </w:txbxContent>
                </v:textbox>
              </v:shape>
            </w:pict>
          </mc:Fallback>
        </mc:AlternateContent>
      </w:r>
      <w:r w:rsidR="004863FD">
        <w:rPr>
          <w:rFonts w:cs="Calibri"/>
        </w:rPr>
        <w:t xml:space="preserve">                                                                                                         Nº de tempos letivos</w:t>
      </w:r>
    </w:p>
    <w:p w14:paraId="2AE922A6" w14:textId="77777777" w:rsidR="004863FD" w:rsidRPr="003C6935" w:rsidRDefault="004863FD" w:rsidP="003C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Calibri"/>
          <w:sz w:val="18"/>
          <w:szCs w:val="18"/>
        </w:rPr>
      </w:pPr>
      <w:r w:rsidRPr="007E60C8">
        <w:rPr>
          <w:rFonts w:cs="Calibri"/>
          <w:sz w:val="16"/>
          <w:szCs w:val="16"/>
        </w:rPr>
        <w:t xml:space="preserve"> </w:t>
      </w:r>
      <w:r w:rsidR="003C6935" w:rsidRPr="00260EAC">
        <w:rPr>
          <w:rFonts w:cs="Calibri"/>
          <w:sz w:val="20"/>
          <w:szCs w:val="20"/>
          <w:vertAlign w:val="superscript"/>
        </w:rPr>
        <w:t>1</w:t>
      </w:r>
      <w:r w:rsidR="003C6935" w:rsidRPr="00260EAC">
        <w:rPr>
          <w:rFonts w:cs="Calibri"/>
          <w:sz w:val="20"/>
          <w:szCs w:val="20"/>
        </w:rPr>
        <w:t xml:space="preserve"> </w:t>
      </w:r>
      <w:r w:rsidR="003C6935" w:rsidRPr="003C6935">
        <w:rPr>
          <w:rFonts w:cs="Calibri"/>
          <w:sz w:val="18"/>
          <w:szCs w:val="18"/>
        </w:rPr>
        <w:t>um professor por cada 15 alunos que deverá ser obrigatoriamente professor dos alunos envolvidos</w:t>
      </w:r>
    </w:p>
    <w:p w14:paraId="4CE2F965" w14:textId="77777777" w:rsidR="004863FD" w:rsidRDefault="004863FD" w:rsidP="004863FD">
      <w:pPr>
        <w:rPr>
          <w:rFonts w:cs="Calibri"/>
          <w:sz w:val="6"/>
          <w:szCs w:val="6"/>
        </w:rPr>
      </w:pPr>
    </w:p>
    <w:p w14:paraId="3A866F49" w14:textId="77777777" w:rsidR="004863F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  <w:r w:rsidRPr="00984769">
        <w:rPr>
          <w:rFonts w:cs="Calibri"/>
        </w:rPr>
        <w:t>Orçamento</w:t>
      </w:r>
    </w:p>
    <w:p w14:paraId="526803F5" w14:textId="77777777" w:rsidR="004863F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 w14:paraId="7B6CAFEF" w14:textId="77777777" w:rsidR="004863FD" w:rsidRPr="00CC5C2D" w:rsidRDefault="004863FD" w:rsidP="004863FD">
      <w:pPr>
        <w:rPr>
          <w:rFonts w:cs="Calibri"/>
          <w:sz w:val="6"/>
          <w:szCs w:val="6"/>
        </w:rPr>
      </w:pPr>
    </w:p>
    <w:p w14:paraId="13A64D2D" w14:textId="77777777" w:rsidR="00962E8D" w:rsidRDefault="00962E8D" w:rsidP="00962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</w:rPr>
      </w:pPr>
      <w:r>
        <w:rPr>
          <w:rFonts w:cs="Calibri"/>
        </w:rPr>
        <w:lastRenderedPageBreak/>
        <w:t>Apresentação obrigatória de um p</w:t>
      </w:r>
      <w:r w:rsidRPr="00742E8C">
        <w:rPr>
          <w:rFonts w:cs="Calibri"/>
        </w:rPr>
        <w:t xml:space="preserve">lano de </w:t>
      </w:r>
      <w:r>
        <w:rPr>
          <w:rFonts w:cs="Calibri"/>
        </w:rPr>
        <w:t>atividades destinado aos</w:t>
      </w:r>
      <w:r w:rsidRPr="00742E8C">
        <w:rPr>
          <w:rFonts w:cs="Calibri"/>
        </w:rPr>
        <w:t xml:space="preserve"> alunos </w:t>
      </w:r>
      <w:r>
        <w:rPr>
          <w:rFonts w:cs="Calibri"/>
        </w:rPr>
        <w:t xml:space="preserve">que, por circunstâncias excecionais, não podem participar na </w:t>
      </w:r>
      <w:r w:rsidRPr="00742E8C">
        <w:rPr>
          <w:rFonts w:cs="Calibri"/>
        </w:rPr>
        <w:t>visita de estudo</w:t>
      </w:r>
      <w:r>
        <w:rPr>
          <w:rFonts w:cs="Calibri"/>
        </w:rPr>
        <w:t xml:space="preserve"> e para aqueles cujos professores nela participam</w:t>
      </w:r>
    </w:p>
    <w:p w14:paraId="6DEB79CE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</w:rPr>
      </w:pPr>
    </w:p>
    <w:p w14:paraId="7DACD875" w14:textId="77777777" w:rsidR="004863FD" w:rsidRPr="00CC5C2D" w:rsidRDefault="004863FD" w:rsidP="0048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</w:rPr>
      </w:pPr>
    </w:p>
    <w:p w14:paraId="6AF8EDD2" w14:textId="77777777" w:rsidR="004863FD" w:rsidRDefault="004863FD" w:rsidP="004863FD">
      <w:pPr>
        <w:spacing w:line="276" w:lineRule="auto"/>
        <w:jc w:val="both"/>
        <w:rPr>
          <w:rFonts w:cs="Calibri"/>
        </w:rPr>
      </w:pPr>
    </w:p>
    <w:p w14:paraId="6AC89217" w14:textId="77777777" w:rsidR="00962E8D" w:rsidRPr="00EF6310" w:rsidRDefault="00962E8D" w:rsidP="00962E8D">
      <w:pPr>
        <w:spacing w:line="360" w:lineRule="auto"/>
        <w:jc w:val="both"/>
      </w:pPr>
      <w:r w:rsidRPr="00EF6310">
        <w:t xml:space="preserve">O </w:t>
      </w:r>
      <w:r w:rsidR="00D70A7C">
        <w:t>Professor</w:t>
      </w:r>
      <w:r w:rsidRPr="00EF6310">
        <w:t>:___________________________________________________________________</w:t>
      </w:r>
      <w:r w:rsidR="00D70A7C">
        <w:t>______________</w:t>
      </w:r>
    </w:p>
    <w:p w14:paraId="2B995F7D" w14:textId="77777777" w:rsidR="00962E8D" w:rsidRPr="00EF6310" w:rsidRDefault="00962E8D" w:rsidP="00962E8D">
      <w:pPr>
        <w:spacing w:line="360" w:lineRule="auto"/>
        <w:jc w:val="both"/>
        <w:rPr>
          <w:rFonts w:cs="Calibri"/>
        </w:rPr>
      </w:pPr>
    </w:p>
    <w:p w14:paraId="678BB23C" w14:textId="77777777" w:rsidR="007F5F70" w:rsidRDefault="007F5F70" w:rsidP="007F5F70">
      <w:pPr>
        <w:spacing w:line="360" w:lineRule="auto"/>
        <w:jc w:val="both"/>
        <w:rPr>
          <w:rFonts w:cs="Calibri"/>
        </w:rPr>
      </w:pPr>
      <w:r w:rsidRPr="00EF6310">
        <w:rPr>
          <w:rFonts w:cs="Calibri"/>
        </w:rPr>
        <w:t xml:space="preserve">Aprovado(a) </w:t>
      </w:r>
      <w:r>
        <w:rPr>
          <w:rFonts w:cs="Calibri"/>
        </w:rPr>
        <w:t>pelo Diretor da Escola em</w:t>
      </w:r>
      <w:r w:rsidRPr="00EF6310">
        <w:rPr>
          <w:rFonts w:cs="Calibri"/>
        </w:rPr>
        <w:t xml:space="preserve"> ____/____/____. </w:t>
      </w:r>
    </w:p>
    <w:p w14:paraId="754198F0" w14:textId="77777777" w:rsidR="007F5F70" w:rsidRDefault="007F5F70" w:rsidP="007F5F70">
      <w:pPr>
        <w:spacing w:line="360" w:lineRule="auto"/>
        <w:jc w:val="both"/>
        <w:rPr>
          <w:rFonts w:cs="Calibri"/>
        </w:rPr>
      </w:pPr>
      <w:r>
        <w:rPr>
          <w:rFonts w:cs="Calibri"/>
        </w:rPr>
        <w:t>___________________________________________________</w:t>
      </w:r>
    </w:p>
    <w:p w14:paraId="709513AA" w14:textId="77777777" w:rsidR="007F5F70" w:rsidRPr="00EF6310" w:rsidRDefault="007F5F70" w:rsidP="007F5F70">
      <w:pPr>
        <w:spacing w:line="360" w:lineRule="auto"/>
        <w:ind w:left="708" w:firstLine="708"/>
        <w:jc w:val="both"/>
        <w:rPr>
          <w:rFonts w:cs="Calibri"/>
        </w:rPr>
      </w:pPr>
      <w:r>
        <w:rPr>
          <w:rFonts w:cs="Calibri"/>
        </w:rPr>
        <w:t>(João Manuel Lopes Graça)</w:t>
      </w:r>
    </w:p>
    <w:p w14:paraId="35C598EF" w14:textId="77777777" w:rsidR="00742E8C" w:rsidRDefault="00742E8C" w:rsidP="00742E8C">
      <w:pPr>
        <w:spacing w:after="0"/>
        <w:jc w:val="both"/>
        <w:rPr>
          <w:rFonts w:cs="Calibri"/>
        </w:rPr>
      </w:pPr>
    </w:p>
    <w:p w14:paraId="7888D313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34168055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5E45FD3E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3E110E7D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2F659885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6798E840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7012D975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1E2D4129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49298BD9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59E6E862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0A6DEEAB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3669BB49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1142BCF5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4857C9E3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6AE8DCDC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026DC422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480A0885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43F5AAB0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42A200A6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5BFFAA8F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7A3F0A03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5F6FFBAA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66169C38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0C740D07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5B24829C" w14:textId="77777777" w:rsidR="00FE6A03" w:rsidRDefault="00FE6A03" w:rsidP="00742E8C">
      <w:pPr>
        <w:spacing w:after="0"/>
        <w:jc w:val="both"/>
        <w:rPr>
          <w:rFonts w:cs="Calibri"/>
        </w:rPr>
      </w:pPr>
    </w:p>
    <w:p w14:paraId="22B375F0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59C034CE" w14:textId="222050ED" w:rsidR="00962E8D" w:rsidRDefault="00962E8D" w:rsidP="00742E8C">
      <w:pPr>
        <w:spacing w:after="0"/>
        <w:jc w:val="both"/>
        <w:rPr>
          <w:rFonts w:cs="Calibri"/>
        </w:rPr>
      </w:pPr>
    </w:p>
    <w:p w14:paraId="4CCD6ACA" w14:textId="7F86A74A" w:rsidR="007F5F70" w:rsidRDefault="007F5F70" w:rsidP="00742E8C">
      <w:pPr>
        <w:spacing w:after="0"/>
        <w:jc w:val="both"/>
        <w:rPr>
          <w:rFonts w:cs="Calibri"/>
        </w:rPr>
      </w:pPr>
    </w:p>
    <w:p w14:paraId="6BCCAEE7" w14:textId="77777777" w:rsidR="007F5F70" w:rsidRDefault="007F5F70" w:rsidP="00742E8C">
      <w:pPr>
        <w:spacing w:after="0"/>
        <w:jc w:val="both"/>
        <w:rPr>
          <w:rFonts w:cs="Calibri"/>
        </w:rPr>
      </w:pPr>
    </w:p>
    <w:p w14:paraId="3DB69AA7" w14:textId="77777777" w:rsidR="00962E8D" w:rsidRDefault="00962E8D" w:rsidP="00742E8C">
      <w:pPr>
        <w:spacing w:after="0"/>
        <w:jc w:val="both"/>
        <w:rPr>
          <w:rFonts w:cs="Calibri"/>
        </w:rPr>
      </w:pPr>
    </w:p>
    <w:p w14:paraId="1ABFD0E6" w14:textId="4BBDB722" w:rsidR="00B41149" w:rsidRDefault="00B41149" w:rsidP="00FE6A03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lastRenderedPageBreak/>
        <w:t>Anexo 3</w:t>
      </w:r>
    </w:p>
    <w:p w14:paraId="1AAFFD82" w14:textId="77777777" w:rsidR="00FE6A03" w:rsidRDefault="00FE6A03" w:rsidP="00FE6A03">
      <w:pPr>
        <w:spacing w:after="0" w:line="240" w:lineRule="auto"/>
        <w:jc w:val="center"/>
        <w:rPr>
          <w:b/>
        </w:rPr>
      </w:pPr>
      <w:r>
        <w:rPr>
          <w:b/>
        </w:rPr>
        <w:t>Aulas deslocadas</w:t>
      </w:r>
    </w:p>
    <w:p w14:paraId="1D9B0AC8" w14:textId="77777777" w:rsidR="002C13AE" w:rsidRPr="008651D8" w:rsidRDefault="002C13AE" w:rsidP="00FE6A03">
      <w:pPr>
        <w:spacing w:after="0" w:line="240" w:lineRule="auto"/>
        <w:jc w:val="center"/>
        <w:rPr>
          <w:b/>
        </w:rPr>
      </w:pPr>
    </w:p>
    <w:p w14:paraId="6C9D1BF9" w14:textId="77777777" w:rsidR="00FE6A03" w:rsidRDefault="00FE6A03" w:rsidP="00FE6A03">
      <w:pPr>
        <w:spacing w:after="0" w:line="240" w:lineRule="auto"/>
        <w:jc w:val="center"/>
        <w:rPr>
          <w:b/>
          <w:caps/>
        </w:rPr>
      </w:pPr>
      <w:r w:rsidRPr="003B672A">
        <w:rPr>
          <w:b/>
        </w:rPr>
        <w:t>Ano Letivo</w:t>
      </w:r>
      <w:r w:rsidR="00962E8D">
        <w:rPr>
          <w:b/>
        </w:rPr>
        <w:t xml:space="preserve"> </w:t>
      </w:r>
      <w:r w:rsidRPr="00EF6310">
        <w:rPr>
          <w:b/>
          <w:caps/>
        </w:rPr>
        <w:t>201</w:t>
      </w:r>
      <w:r w:rsidR="00962E8D">
        <w:rPr>
          <w:b/>
          <w:caps/>
        </w:rPr>
        <w:t>9</w:t>
      </w:r>
      <w:r w:rsidRPr="00EF6310">
        <w:rPr>
          <w:b/>
          <w:caps/>
        </w:rPr>
        <w:t>-20</w:t>
      </w:r>
      <w:r w:rsidR="00962E8D">
        <w:rPr>
          <w:b/>
          <w:caps/>
        </w:rPr>
        <w:t>20</w:t>
      </w:r>
    </w:p>
    <w:tbl>
      <w:tblPr>
        <w:tblStyle w:val="TabelacomGrelha"/>
        <w:tblW w:w="10740" w:type="dxa"/>
        <w:tblLook w:val="04A0" w:firstRow="1" w:lastRow="0" w:firstColumn="1" w:lastColumn="0" w:noHBand="0" w:noVBand="1"/>
      </w:tblPr>
      <w:tblGrid>
        <w:gridCol w:w="1809"/>
        <w:gridCol w:w="8931"/>
      </w:tblGrid>
      <w:tr w:rsidR="00FE6A03" w14:paraId="65200D8B" w14:textId="77777777" w:rsidTr="0043646C">
        <w:tc>
          <w:tcPr>
            <w:tcW w:w="1809" w:type="dxa"/>
          </w:tcPr>
          <w:p w14:paraId="6246FEB0" w14:textId="77777777" w:rsidR="00FE6A03" w:rsidRDefault="00FE6A03" w:rsidP="0043646C">
            <w:pPr>
              <w:shd w:val="clear" w:color="auto" w:fill="F2F2F2" w:themeFill="background1" w:themeFillShade="F2"/>
              <w:rPr>
                <w:b/>
                <w:caps/>
              </w:rPr>
            </w:pPr>
            <w:r>
              <w:rPr>
                <w:b/>
              </w:rPr>
              <w:t>Disciplina</w:t>
            </w:r>
          </w:p>
        </w:tc>
        <w:tc>
          <w:tcPr>
            <w:tcW w:w="8931" w:type="dxa"/>
          </w:tcPr>
          <w:p w14:paraId="58A5A10B" w14:textId="77777777" w:rsidR="00FE6A03" w:rsidRPr="00FE650F" w:rsidRDefault="00FE6A03" w:rsidP="0043646C">
            <w:pPr>
              <w:shd w:val="clear" w:color="auto" w:fill="F2F2F2" w:themeFill="background1" w:themeFillShade="F2"/>
              <w:rPr>
                <w:b/>
              </w:rPr>
            </w:pPr>
          </w:p>
        </w:tc>
      </w:tr>
    </w:tbl>
    <w:p w14:paraId="19B47294" w14:textId="77777777" w:rsidR="00FE6A03" w:rsidRPr="004966F7" w:rsidRDefault="00FE6A03" w:rsidP="00FE6A03">
      <w:pPr>
        <w:shd w:val="clear" w:color="auto" w:fill="F2F2F2" w:themeFill="background1" w:themeFillShade="F2"/>
        <w:spacing w:after="0"/>
        <w:rPr>
          <w:b/>
          <w:caps/>
          <w:sz w:val="4"/>
          <w:szCs w:val="4"/>
        </w:rPr>
      </w:pPr>
    </w:p>
    <w:p w14:paraId="3A9C4C84" w14:textId="77777777" w:rsidR="00FE6A03" w:rsidRPr="004966F7" w:rsidRDefault="00FE6A03" w:rsidP="00FE6A03">
      <w:pPr>
        <w:shd w:val="clear" w:color="auto" w:fill="F2F2F2" w:themeFill="background1" w:themeFillShade="F2"/>
        <w:spacing w:after="0"/>
        <w:rPr>
          <w:b/>
          <w:caps/>
          <w:sz w:val="4"/>
          <w:szCs w:val="4"/>
        </w:rPr>
      </w:pPr>
    </w:p>
    <w:tbl>
      <w:tblPr>
        <w:tblStyle w:val="TabelacomGrelha"/>
        <w:tblW w:w="10740" w:type="dxa"/>
        <w:tblLook w:val="04A0" w:firstRow="1" w:lastRow="0" w:firstColumn="1" w:lastColumn="0" w:noHBand="0" w:noVBand="1"/>
      </w:tblPr>
      <w:tblGrid>
        <w:gridCol w:w="2510"/>
        <w:gridCol w:w="8230"/>
      </w:tblGrid>
      <w:tr w:rsidR="00FE6A03" w14:paraId="3A2E7742" w14:textId="77777777" w:rsidTr="0043646C">
        <w:tc>
          <w:tcPr>
            <w:tcW w:w="1861" w:type="dxa"/>
            <w:shd w:val="clear" w:color="auto" w:fill="F2F2F2" w:themeFill="background1" w:themeFillShade="F2"/>
          </w:tcPr>
          <w:p w14:paraId="19303900" w14:textId="77777777" w:rsidR="00FE6A03" w:rsidRPr="004966F7" w:rsidRDefault="00FE6A03" w:rsidP="0043646C">
            <w:pPr>
              <w:rPr>
                <w:b/>
              </w:rPr>
            </w:pPr>
            <w:r>
              <w:rPr>
                <w:b/>
              </w:rPr>
              <w:t>Professor/Colaboradores</w:t>
            </w:r>
          </w:p>
        </w:tc>
        <w:tc>
          <w:tcPr>
            <w:tcW w:w="8879" w:type="dxa"/>
            <w:shd w:val="clear" w:color="auto" w:fill="F2F2F2" w:themeFill="background1" w:themeFillShade="F2"/>
          </w:tcPr>
          <w:p w14:paraId="6A076EB1" w14:textId="77777777" w:rsidR="00FE6A03" w:rsidRPr="004966F7" w:rsidRDefault="00FE6A03" w:rsidP="0043646C">
            <w:pPr>
              <w:rPr>
                <w:b/>
              </w:rPr>
            </w:pPr>
          </w:p>
        </w:tc>
      </w:tr>
    </w:tbl>
    <w:p w14:paraId="23A1FB97" w14:textId="77777777" w:rsidR="00FE6A03" w:rsidRPr="004966F7" w:rsidRDefault="00FE6A03" w:rsidP="00FE6A03">
      <w:pPr>
        <w:shd w:val="clear" w:color="auto" w:fill="F2F2F2" w:themeFill="background1" w:themeFillShade="F2"/>
        <w:spacing w:after="0"/>
        <w:rPr>
          <w:b/>
          <w:caps/>
          <w:sz w:val="4"/>
          <w:szCs w:val="4"/>
        </w:rPr>
      </w:pPr>
    </w:p>
    <w:tbl>
      <w:tblPr>
        <w:tblStyle w:val="TabelacomGrelha"/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276"/>
        <w:gridCol w:w="1276"/>
        <w:gridCol w:w="1701"/>
      </w:tblGrid>
      <w:tr w:rsidR="00FE6A03" w14:paraId="6D04F72F" w14:textId="77777777" w:rsidTr="0043646C">
        <w:tc>
          <w:tcPr>
            <w:tcW w:w="10740" w:type="dxa"/>
            <w:gridSpan w:val="5"/>
          </w:tcPr>
          <w:p w14:paraId="183D96D1" w14:textId="77777777" w:rsidR="00FE6A03" w:rsidRDefault="00FE6A03" w:rsidP="0043646C">
            <w:r>
              <w:rPr>
                <w:b/>
              </w:rPr>
              <w:t>Descrição /</w:t>
            </w:r>
            <w:r w:rsidRPr="00B858E0">
              <w:rPr>
                <w:b/>
              </w:rPr>
              <w:t>Objetivos</w:t>
            </w:r>
            <w:r>
              <w:t>:</w:t>
            </w:r>
          </w:p>
          <w:p w14:paraId="0DCF83EE" w14:textId="77777777" w:rsidR="00FE6A03" w:rsidRPr="007811C4" w:rsidRDefault="00FE6A03" w:rsidP="0043646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E6A03" w14:paraId="37033290" w14:textId="77777777" w:rsidTr="0043646C">
        <w:tc>
          <w:tcPr>
            <w:tcW w:w="5070" w:type="dxa"/>
            <w:shd w:val="clear" w:color="auto" w:fill="D9D9D9" w:themeFill="background1" w:themeFillShade="D9"/>
            <w:vAlign w:val="center"/>
          </w:tcPr>
          <w:p w14:paraId="728BA8FA" w14:textId="77777777" w:rsidR="00FE6A03" w:rsidRPr="003B672A" w:rsidRDefault="00FE6A03" w:rsidP="0043646C">
            <w:pPr>
              <w:jc w:val="center"/>
              <w:rPr>
                <w:b/>
              </w:rPr>
            </w:pPr>
            <w:r w:rsidRPr="003B672A">
              <w:rPr>
                <w:b/>
              </w:rPr>
              <w:t>Nome das Atividades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2DE7607" w14:textId="77777777" w:rsidR="00FE6A03" w:rsidRPr="003B672A" w:rsidRDefault="00FE6A03" w:rsidP="0043646C">
            <w:pPr>
              <w:jc w:val="center"/>
              <w:rPr>
                <w:b/>
              </w:rPr>
            </w:pPr>
            <w:r w:rsidRPr="003B672A">
              <w:rPr>
                <w:b/>
              </w:rPr>
              <w:t>Público-alvo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B62EA72" w14:textId="77777777" w:rsidR="00FE6A03" w:rsidRPr="003B672A" w:rsidRDefault="00FE6A03" w:rsidP="0043646C">
            <w:pPr>
              <w:jc w:val="center"/>
              <w:rPr>
                <w:b/>
              </w:rPr>
            </w:pPr>
            <w:r w:rsidRPr="003B672A">
              <w:rPr>
                <w:b/>
              </w:rPr>
              <w:t>Recursos e materiais necessários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CC8F3A6" w14:textId="77777777" w:rsidR="00FE6A03" w:rsidRPr="003B672A" w:rsidRDefault="00FE6A03" w:rsidP="0043646C">
            <w:pPr>
              <w:jc w:val="center"/>
              <w:rPr>
                <w:b/>
              </w:rPr>
            </w:pPr>
            <w:r>
              <w:rPr>
                <w:b/>
              </w:rPr>
              <w:t>Estimativa de c</w:t>
            </w:r>
            <w:r w:rsidRPr="003B672A">
              <w:rPr>
                <w:b/>
              </w:rPr>
              <w:t>ustos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381826" w14:textId="77777777" w:rsidR="00FE6A03" w:rsidRPr="003B672A" w:rsidRDefault="00FE6A03" w:rsidP="0043646C">
            <w:pPr>
              <w:jc w:val="center"/>
              <w:rPr>
                <w:b/>
              </w:rPr>
            </w:pPr>
            <w:r w:rsidRPr="003B672A">
              <w:rPr>
                <w:b/>
              </w:rPr>
              <w:t>Calendarização</w:t>
            </w:r>
          </w:p>
        </w:tc>
      </w:tr>
      <w:tr w:rsidR="00FE6A03" w14:paraId="377934E7" w14:textId="77777777" w:rsidTr="0043646C">
        <w:tc>
          <w:tcPr>
            <w:tcW w:w="5070" w:type="dxa"/>
          </w:tcPr>
          <w:p w14:paraId="10B7801A" w14:textId="77777777" w:rsidR="00FE6A03" w:rsidRDefault="00FE6A03" w:rsidP="0043646C"/>
          <w:p w14:paraId="6ABA2B5A" w14:textId="77777777" w:rsidR="00FE6A03" w:rsidRDefault="00FE6A03" w:rsidP="0043646C"/>
          <w:p w14:paraId="031E0799" w14:textId="77777777" w:rsidR="00FE6A03" w:rsidRDefault="00FE6A03" w:rsidP="0043646C"/>
          <w:p w14:paraId="32161B46" w14:textId="77777777" w:rsidR="00FE6A03" w:rsidRDefault="00FE6A03" w:rsidP="0043646C"/>
          <w:p w14:paraId="15212A18" w14:textId="77777777" w:rsidR="00FE6A03" w:rsidRDefault="00FE6A03" w:rsidP="0043646C"/>
        </w:tc>
        <w:tc>
          <w:tcPr>
            <w:tcW w:w="1417" w:type="dxa"/>
            <w:shd w:val="clear" w:color="auto" w:fill="auto"/>
          </w:tcPr>
          <w:p w14:paraId="3458A726" w14:textId="77777777" w:rsidR="00FE6A03" w:rsidRDefault="00FE6A03" w:rsidP="0043646C"/>
          <w:p w14:paraId="48111AC5" w14:textId="77777777" w:rsidR="00FE6A03" w:rsidRPr="00591BEA" w:rsidRDefault="00FE6A03" w:rsidP="0043646C"/>
        </w:tc>
        <w:tc>
          <w:tcPr>
            <w:tcW w:w="1276" w:type="dxa"/>
            <w:shd w:val="clear" w:color="auto" w:fill="auto"/>
          </w:tcPr>
          <w:p w14:paraId="533CD9B9" w14:textId="77777777" w:rsidR="00FE6A03" w:rsidRDefault="00FE6A03" w:rsidP="0043646C"/>
          <w:p w14:paraId="60796619" w14:textId="77777777" w:rsidR="00FE6A03" w:rsidRPr="00591BEA" w:rsidRDefault="00FE6A03" w:rsidP="0043646C"/>
        </w:tc>
        <w:tc>
          <w:tcPr>
            <w:tcW w:w="1276" w:type="dxa"/>
            <w:shd w:val="clear" w:color="auto" w:fill="auto"/>
          </w:tcPr>
          <w:p w14:paraId="2C4EA965" w14:textId="77777777" w:rsidR="00FE6A03" w:rsidRDefault="00FE6A03" w:rsidP="0043646C"/>
        </w:tc>
        <w:tc>
          <w:tcPr>
            <w:tcW w:w="1701" w:type="dxa"/>
            <w:shd w:val="clear" w:color="auto" w:fill="auto"/>
          </w:tcPr>
          <w:p w14:paraId="60C55923" w14:textId="77777777" w:rsidR="00FE6A03" w:rsidRDefault="00FE6A03" w:rsidP="0043646C">
            <w:pPr>
              <w:rPr>
                <w:rFonts w:ascii="Verdana" w:hAnsi="Verdana"/>
                <w:sz w:val="18"/>
                <w:szCs w:val="18"/>
              </w:rPr>
            </w:pPr>
          </w:p>
          <w:p w14:paraId="0DF97E91" w14:textId="77777777" w:rsidR="00FE6A03" w:rsidRDefault="00FE6A03" w:rsidP="0043646C"/>
        </w:tc>
      </w:tr>
    </w:tbl>
    <w:p w14:paraId="3FEF4C8C" w14:textId="77777777" w:rsidR="00FE6A03" w:rsidRDefault="00FE6A03" w:rsidP="00FE6A03"/>
    <w:p w14:paraId="5A586D66" w14:textId="77777777" w:rsidR="00FE6A03" w:rsidRDefault="00FE6A03" w:rsidP="00FE6A03">
      <w:r>
        <w:t>Data: ___/___/ ___</w:t>
      </w:r>
    </w:p>
    <w:p w14:paraId="0D69DA65" w14:textId="77777777" w:rsidR="00FE6A03" w:rsidRDefault="00FE6A03" w:rsidP="00FE6A03"/>
    <w:p w14:paraId="30EBFD3B" w14:textId="77777777" w:rsidR="00FE6A03" w:rsidRDefault="00FE6A03" w:rsidP="00FE6A03">
      <w:r>
        <w:t>O Professor: _______________________________________</w:t>
      </w:r>
    </w:p>
    <w:p w14:paraId="685E7E2C" w14:textId="77777777" w:rsidR="00FE6A03" w:rsidRPr="00742E8C" w:rsidRDefault="00FE6A03" w:rsidP="00742E8C">
      <w:pPr>
        <w:spacing w:after="0"/>
        <w:jc w:val="both"/>
        <w:rPr>
          <w:rFonts w:cs="Calibri"/>
        </w:rPr>
      </w:pPr>
    </w:p>
    <w:sectPr w:rsidR="00FE6A03" w:rsidRPr="00742E8C" w:rsidSect="00EF7A0A">
      <w:headerReference w:type="default" r:id="rId13"/>
      <w:footerReference w:type="default" r:id="rId14"/>
      <w:pgSz w:w="11906" w:h="16838"/>
      <w:pgMar w:top="720" w:right="720" w:bottom="720" w:left="720" w:header="708" w:footer="29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7B6E7" w14:textId="77777777" w:rsidR="00737F27" w:rsidRDefault="00737F27" w:rsidP="00FC6F7A">
      <w:pPr>
        <w:spacing w:after="0" w:line="240" w:lineRule="auto"/>
      </w:pPr>
      <w:r>
        <w:separator/>
      </w:r>
    </w:p>
  </w:endnote>
  <w:endnote w:type="continuationSeparator" w:id="0">
    <w:p w14:paraId="03966EDA" w14:textId="77777777" w:rsidR="00737F27" w:rsidRDefault="00737F27" w:rsidP="00FC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544B2" w14:textId="7258FDE3" w:rsidR="0043646C" w:rsidRDefault="0043646C" w:rsidP="009A6A86">
    <w:pPr>
      <w:pStyle w:val="Rodap"/>
      <w:tabs>
        <w:tab w:val="right" w:pos="10466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B41149">
      <w:rPr>
        <w:noProof/>
      </w:rPr>
      <w:t>5</w:t>
    </w:r>
    <w:r>
      <w:rPr>
        <w:noProof/>
      </w:rPr>
      <w:fldChar w:fldCharType="end"/>
    </w:r>
  </w:p>
  <w:p w14:paraId="2CB94EF6" w14:textId="77777777" w:rsidR="0043646C" w:rsidRDefault="0043646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4FB83" w14:textId="77777777" w:rsidR="00737F27" w:rsidRDefault="00737F27" w:rsidP="00FC6F7A">
      <w:pPr>
        <w:spacing w:after="0" w:line="240" w:lineRule="auto"/>
      </w:pPr>
      <w:r>
        <w:separator/>
      </w:r>
    </w:p>
  </w:footnote>
  <w:footnote w:type="continuationSeparator" w:id="0">
    <w:p w14:paraId="77859552" w14:textId="77777777" w:rsidR="00737F27" w:rsidRDefault="00737F27" w:rsidP="00FC6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70AFF" w14:textId="77763858" w:rsidR="0043646C" w:rsidRDefault="0043646C">
    <w:pPr>
      <w:pStyle w:val="Cabealho"/>
    </w:pPr>
    <w:r>
      <w:rPr>
        <w:noProof/>
      </w:rPr>
      <w:drawing>
        <wp:inline distT="0" distB="0" distL="0" distR="0" wp14:anchorId="0D5C7511" wp14:editId="669E60C1">
          <wp:extent cx="3514725" cy="838200"/>
          <wp:effectExtent l="0" t="0" r="9525" b="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 ESVV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4725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04A68"/>
    <w:multiLevelType w:val="hybridMultilevel"/>
    <w:tmpl w:val="6B32CB52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BCF27F3"/>
    <w:multiLevelType w:val="hybridMultilevel"/>
    <w:tmpl w:val="12BE51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507"/>
    <w:rsid w:val="00005376"/>
    <w:rsid w:val="00011507"/>
    <w:rsid w:val="00033E39"/>
    <w:rsid w:val="000351AC"/>
    <w:rsid w:val="00036921"/>
    <w:rsid w:val="00044A4A"/>
    <w:rsid w:val="00044FE6"/>
    <w:rsid w:val="00051AAD"/>
    <w:rsid w:val="00057247"/>
    <w:rsid w:val="00057D5F"/>
    <w:rsid w:val="00070593"/>
    <w:rsid w:val="00070920"/>
    <w:rsid w:val="0008190E"/>
    <w:rsid w:val="00087D18"/>
    <w:rsid w:val="000A7B62"/>
    <w:rsid w:val="000C1A52"/>
    <w:rsid w:val="000C7375"/>
    <w:rsid w:val="000E5AC7"/>
    <w:rsid w:val="000F0188"/>
    <w:rsid w:val="000F087E"/>
    <w:rsid w:val="0010640A"/>
    <w:rsid w:val="00117042"/>
    <w:rsid w:val="00120C0F"/>
    <w:rsid w:val="00124D7E"/>
    <w:rsid w:val="00125E1E"/>
    <w:rsid w:val="00130D97"/>
    <w:rsid w:val="00137F37"/>
    <w:rsid w:val="001415AE"/>
    <w:rsid w:val="00145CDF"/>
    <w:rsid w:val="00160F7A"/>
    <w:rsid w:val="00164ED3"/>
    <w:rsid w:val="0016531F"/>
    <w:rsid w:val="00194832"/>
    <w:rsid w:val="001A2144"/>
    <w:rsid w:val="001A2B86"/>
    <w:rsid w:val="001A5041"/>
    <w:rsid w:val="001C279E"/>
    <w:rsid w:val="001C2AD6"/>
    <w:rsid w:val="001D164D"/>
    <w:rsid w:val="001D345D"/>
    <w:rsid w:val="001D519E"/>
    <w:rsid w:val="001E2BC4"/>
    <w:rsid w:val="001E438B"/>
    <w:rsid w:val="001E78F8"/>
    <w:rsid w:val="00210D13"/>
    <w:rsid w:val="002164C4"/>
    <w:rsid w:val="00222FF6"/>
    <w:rsid w:val="0023076B"/>
    <w:rsid w:val="002427AB"/>
    <w:rsid w:val="00245B2C"/>
    <w:rsid w:val="00255E78"/>
    <w:rsid w:val="0025797C"/>
    <w:rsid w:val="00260EAC"/>
    <w:rsid w:val="002628C4"/>
    <w:rsid w:val="00267E46"/>
    <w:rsid w:val="00270F79"/>
    <w:rsid w:val="00280D78"/>
    <w:rsid w:val="002935C2"/>
    <w:rsid w:val="002B20B3"/>
    <w:rsid w:val="002C13AE"/>
    <w:rsid w:val="002C6662"/>
    <w:rsid w:val="002E2D24"/>
    <w:rsid w:val="00312495"/>
    <w:rsid w:val="003149FC"/>
    <w:rsid w:val="003269AC"/>
    <w:rsid w:val="003323A1"/>
    <w:rsid w:val="003379DD"/>
    <w:rsid w:val="00346DB9"/>
    <w:rsid w:val="00363151"/>
    <w:rsid w:val="00374278"/>
    <w:rsid w:val="00382578"/>
    <w:rsid w:val="003B1487"/>
    <w:rsid w:val="003B1862"/>
    <w:rsid w:val="003B2CC1"/>
    <w:rsid w:val="003B53D5"/>
    <w:rsid w:val="003C38F3"/>
    <w:rsid w:val="003C6935"/>
    <w:rsid w:val="003D3D1D"/>
    <w:rsid w:val="003D722C"/>
    <w:rsid w:val="003E2AEF"/>
    <w:rsid w:val="0040637B"/>
    <w:rsid w:val="00427735"/>
    <w:rsid w:val="0043646C"/>
    <w:rsid w:val="0045650D"/>
    <w:rsid w:val="004646A5"/>
    <w:rsid w:val="0047445E"/>
    <w:rsid w:val="00477AC2"/>
    <w:rsid w:val="0048497A"/>
    <w:rsid w:val="004863FD"/>
    <w:rsid w:val="004914F7"/>
    <w:rsid w:val="00493E0D"/>
    <w:rsid w:val="004A35F0"/>
    <w:rsid w:val="004B4F28"/>
    <w:rsid w:val="004D3A7F"/>
    <w:rsid w:val="004D578E"/>
    <w:rsid w:val="004E5D08"/>
    <w:rsid w:val="0050263F"/>
    <w:rsid w:val="0050516B"/>
    <w:rsid w:val="00512F11"/>
    <w:rsid w:val="00515DA0"/>
    <w:rsid w:val="005207D1"/>
    <w:rsid w:val="00530904"/>
    <w:rsid w:val="005325F9"/>
    <w:rsid w:val="005340CD"/>
    <w:rsid w:val="0053797A"/>
    <w:rsid w:val="005511CB"/>
    <w:rsid w:val="00553BF1"/>
    <w:rsid w:val="00572E90"/>
    <w:rsid w:val="0058422A"/>
    <w:rsid w:val="005909B8"/>
    <w:rsid w:val="00595106"/>
    <w:rsid w:val="005A69BD"/>
    <w:rsid w:val="005B5206"/>
    <w:rsid w:val="005D3D9F"/>
    <w:rsid w:val="005D6141"/>
    <w:rsid w:val="005F502F"/>
    <w:rsid w:val="005F6FA4"/>
    <w:rsid w:val="00600CAC"/>
    <w:rsid w:val="00607029"/>
    <w:rsid w:val="00623929"/>
    <w:rsid w:val="00632FE4"/>
    <w:rsid w:val="00640C5F"/>
    <w:rsid w:val="0066146F"/>
    <w:rsid w:val="006806DD"/>
    <w:rsid w:val="006B5000"/>
    <w:rsid w:val="006B6F6F"/>
    <w:rsid w:val="006C2C1D"/>
    <w:rsid w:val="006D4AAA"/>
    <w:rsid w:val="006D5944"/>
    <w:rsid w:val="007001C1"/>
    <w:rsid w:val="0070066F"/>
    <w:rsid w:val="00707165"/>
    <w:rsid w:val="00711D7F"/>
    <w:rsid w:val="00726CC3"/>
    <w:rsid w:val="00732400"/>
    <w:rsid w:val="00737F27"/>
    <w:rsid w:val="00742E8C"/>
    <w:rsid w:val="007569EA"/>
    <w:rsid w:val="007623B4"/>
    <w:rsid w:val="0076298C"/>
    <w:rsid w:val="00763AD5"/>
    <w:rsid w:val="007667F4"/>
    <w:rsid w:val="00773454"/>
    <w:rsid w:val="007809AC"/>
    <w:rsid w:val="007811F5"/>
    <w:rsid w:val="007865D2"/>
    <w:rsid w:val="007A09E3"/>
    <w:rsid w:val="007B2339"/>
    <w:rsid w:val="007C0ED9"/>
    <w:rsid w:val="007C4120"/>
    <w:rsid w:val="007D40FF"/>
    <w:rsid w:val="007D4C61"/>
    <w:rsid w:val="007D5C06"/>
    <w:rsid w:val="007E282B"/>
    <w:rsid w:val="007E6D97"/>
    <w:rsid w:val="007F5F70"/>
    <w:rsid w:val="00811FF4"/>
    <w:rsid w:val="008122FC"/>
    <w:rsid w:val="008142DF"/>
    <w:rsid w:val="00832086"/>
    <w:rsid w:val="00844E32"/>
    <w:rsid w:val="008635EC"/>
    <w:rsid w:val="008663F7"/>
    <w:rsid w:val="0089066D"/>
    <w:rsid w:val="008908D4"/>
    <w:rsid w:val="008A5BDE"/>
    <w:rsid w:val="008B4524"/>
    <w:rsid w:val="008C4736"/>
    <w:rsid w:val="008C744F"/>
    <w:rsid w:val="008D1B37"/>
    <w:rsid w:val="008D54B1"/>
    <w:rsid w:val="008E368C"/>
    <w:rsid w:val="008E6584"/>
    <w:rsid w:val="008E6F6A"/>
    <w:rsid w:val="00910E1E"/>
    <w:rsid w:val="00915B15"/>
    <w:rsid w:val="00926C5A"/>
    <w:rsid w:val="00956ECE"/>
    <w:rsid w:val="00957766"/>
    <w:rsid w:val="00962E8D"/>
    <w:rsid w:val="00963815"/>
    <w:rsid w:val="00963BFF"/>
    <w:rsid w:val="00970B1D"/>
    <w:rsid w:val="0097145B"/>
    <w:rsid w:val="00977275"/>
    <w:rsid w:val="009775CF"/>
    <w:rsid w:val="0098318A"/>
    <w:rsid w:val="009A57CA"/>
    <w:rsid w:val="009A6A86"/>
    <w:rsid w:val="009C2AB8"/>
    <w:rsid w:val="009D3F16"/>
    <w:rsid w:val="009D7A14"/>
    <w:rsid w:val="009E1ED8"/>
    <w:rsid w:val="00A04F51"/>
    <w:rsid w:val="00A16D86"/>
    <w:rsid w:val="00A2191A"/>
    <w:rsid w:val="00A22A5F"/>
    <w:rsid w:val="00A24E5B"/>
    <w:rsid w:val="00A323F5"/>
    <w:rsid w:val="00A36605"/>
    <w:rsid w:val="00A627B1"/>
    <w:rsid w:val="00A7071E"/>
    <w:rsid w:val="00A77ABA"/>
    <w:rsid w:val="00A91B94"/>
    <w:rsid w:val="00AA21D6"/>
    <w:rsid w:val="00AA43DB"/>
    <w:rsid w:val="00AA4E58"/>
    <w:rsid w:val="00AC29C6"/>
    <w:rsid w:val="00AC3786"/>
    <w:rsid w:val="00AD036E"/>
    <w:rsid w:val="00AD2728"/>
    <w:rsid w:val="00AD665A"/>
    <w:rsid w:val="00AE26C4"/>
    <w:rsid w:val="00AF1326"/>
    <w:rsid w:val="00B0242E"/>
    <w:rsid w:val="00B25255"/>
    <w:rsid w:val="00B31EC7"/>
    <w:rsid w:val="00B31F37"/>
    <w:rsid w:val="00B41149"/>
    <w:rsid w:val="00B46BFF"/>
    <w:rsid w:val="00B500CE"/>
    <w:rsid w:val="00B56726"/>
    <w:rsid w:val="00B6206E"/>
    <w:rsid w:val="00B73D7C"/>
    <w:rsid w:val="00B86F01"/>
    <w:rsid w:val="00BA487F"/>
    <w:rsid w:val="00BF0815"/>
    <w:rsid w:val="00C16159"/>
    <w:rsid w:val="00C20B42"/>
    <w:rsid w:val="00C43AF1"/>
    <w:rsid w:val="00C53D24"/>
    <w:rsid w:val="00C76ADA"/>
    <w:rsid w:val="00C87EC3"/>
    <w:rsid w:val="00CA0B71"/>
    <w:rsid w:val="00CA38F3"/>
    <w:rsid w:val="00CA56CE"/>
    <w:rsid w:val="00CB2A82"/>
    <w:rsid w:val="00CB5B54"/>
    <w:rsid w:val="00CC14B9"/>
    <w:rsid w:val="00D256B0"/>
    <w:rsid w:val="00D473BE"/>
    <w:rsid w:val="00D50952"/>
    <w:rsid w:val="00D6491B"/>
    <w:rsid w:val="00D70A7C"/>
    <w:rsid w:val="00D7322A"/>
    <w:rsid w:val="00D90298"/>
    <w:rsid w:val="00DA0318"/>
    <w:rsid w:val="00DC1275"/>
    <w:rsid w:val="00DC1FD8"/>
    <w:rsid w:val="00DC2AB9"/>
    <w:rsid w:val="00DC4488"/>
    <w:rsid w:val="00DD65EE"/>
    <w:rsid w:val="00DF2F55"/>
    <w:rsid w:val="00E05FE9"/>
    <w:rsid w:val="00E26286"/>
    <w:rsid w:val="00E26C4F"/>
    <w:rsid w:val="00E33BFD"/>
    <w:rsid w:val="00E4324F"/>
    <w:rsid w:val="00E459F4"/>
    <w:rsid w:val="00E47CB4"/>
    <w:rsid w:val="00E83CF7"/>
    <w:rsid w:val="00E8422D"/>
    <w:rsid w:val="00E86C03"/>
    <w:rsid w:val="00EB4A59"/>
    <w:rsid w:val="00EC201B"/>
    <w:rsid w:val="00EC4731"/>
    <w:rsid w:val="00ED39C1"/>
    <w:rsid w:val="00EE3F20"/>
    <w:rsid w:val="00EF1655"/>
    <w:rsid w:val="00EF6310"/>
    <w:rsid w:val="00EF6E0B"/>
    <w:rsid w:val="00EF7A0A"/>
    <w:rsid w:val="00F07FAC"/>
    <w:rsid w:val="00F134F0"/>
    <w:rsid w:val="00F3519C"/>
    <w:rsid w:val="00F368F4"/>
    <w:rsid w:val="00F41B47"/>
    <w:rsid w:val="00F6562D"/>
    <w:rsid w:val="00F7485B"/>
    <w:rsid w:val="00F84372"/>
    <w:rsid w:val="00F9393E"/>
    <w:rsid w:val="00FA54F6"/>
    <w:rsid w:val="00FC6F7A"/>
    <w:rsid w:val="00FD5140"/>
    <w:rsid w:val="00FD6A55"/>
    <w:rsid w:val="00FE4BB2"/>
    <w:rsid w:val="00FE6A03"/>
    <w:rsid w:val="00FF19B3"/>
    <w:rsid w:val="00FF31D5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6C7CF"/>
  <w15:docId w15:val="{498730CF-ABC5-42BF-9FDE-19C5C314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90E"/>
    <w:pPr>
      <w:spacing w:after="160"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ter"/>
    <w:uiPriority w:val="9"/>
    <w:qFormat/>
    <w:rsid w:val="0008190E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olor w:val="1F4E79"/>
      <w:sz w:val="36"/>
      <w:szCs w:val="36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08190E"/>
    <w:pPr>
      <w:keepNext/>
      <w:keepLines/>
      <w:spacing w:before="40" w:after="0" w:line="240" w:lineRule="auto"/>
      <w:outlineLvl w:val="1"/>
    </w:pPr>
    <w:rPr>
      <w:rFonts w:ascii="Calibri Light" w:eastAsia="SimSun" w:hAnsi="Calibri Light"/>
      <w:color w:val="2E74B5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08190E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2E74B5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08190E"/>
    <w:pPr>
      <w:keepNext/>
      <w:keepLines/>
      <w:spacing w:before="40" w:after="0"/>
      <w:outlineLvl w:val="3"/>
    </w:pPr>
    <w:rPr>
      <w:rFonts w:ascii="Calibri Light" w:eastAsia="SimSun" w:hAnsi="Calibri Light"/>
      <w:color w:val="2E74B5"/>
      <w:sz w:val="24"/>
      <w:szCs w:val="24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190E"/>
    <w:pPr>
      <w:keepNext/>
      <w:keepLines/>
      <w:spacing w:before="40" w:after="0"/>
      <w:outlineLvl w:val="4"/>
    </w:pPr>
    <w:rPr>
      <w:rFonts w:ascii="Calibri Light" w:eastAsia="SimSun" w:hAnsi="Calibri Light"/>
      <w:caps/>
      <w:color w:val="2E74B5"/>
      <w:sz w:val="20"/>
      <w:szCs w:val="20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08190E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aps/>
      <w:color w:val="1F4E79"/>
      <w:sz w:val="20"/>
      <w:szCs w:val="20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08190E"/>
    <w:pPr>
      <w:keepNext/>
      <w:keepLines/>
      <w:spacing w:before="40" w:after="0"/>
      <w:outlineLvl w:val="6"/>
    </w:pPr>
    <w:rPr>
      <w:rFonts w:ascii="Calibri Light" w:eastAsia="SimSun" w:hAnsi="Calibri Light"/>
      <w:b/>
      <w:bCs/>
      <w:color w:val="1F4E79"/>
      <w:sz w:val="20"/>
      <w:szCs w:val="20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08190E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i/>
      <w:iCs/>
      <w:color w:val="1F4E79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08190E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1F4E79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FC6F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semiHidden/>
    <w:rsid w:val="00FC6F7A"/>
  </w:style>
  <w:style w:type="paragraph" w:styleId="Rodap">
    <w:name w:val="footer"/>
    <w:basedOn w:val="Normal"/>
    <w:link w:val="RodapCarter"/>
    <w:uiPriority w:val="99"/>
    <w:unhideWhenUsed/>
    <w:rsid w:val="00FC6F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C6F7A"/>
  </w:style>
  <w:style w:type="paragraph" w:customStyle="1" w:styleId="Default">
    <w:name w:val="Default"/>
    <w:rsid w:val="00FC6F7A"/>
    <w:pPr>
      <w:autoSpaceDE w:val="0"/>
      <w:autoSpaceDN w:val="0"/>
      <w:adjustRightInd w:val="0"/>
      <w:spacing w:after="160" w:line="259" w:lineRule="auto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Hiperligao">
    <w:name w:val="Hyperlink"/>
    <w:uiPriority w:val="99"/>
    <w:unhideWhenUsed/>
    <w:rsid w:val="00DA0318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C1275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08190E"/>
    <w:pPr>
      <w:spacing w:after="0" w:line="204" w:lineRule="auto"/>
      <w:contextualSpacing/>
    </w:pPr>
    <w:rPr>
      <w:rFonts w:ascii="Calibri Light" w:eastAsia="SimSun" w:hAnsi="Calibri Light"/>
      <w:caps/>
      <w:color w:val="44546A"/>
      <w:spacing w:val="-15"/>
      <w:sz w:val="72"/>
      <w:szCs w:val="72"/>
    </w:rPr>
  </w:style>
  <w:style w:type="character" w:customStyle="1" w:styleId="TtuloCarter">
    <w:name w:val="Título Caráter"/>
    <w:link w:val="Ttulo"/>
    <w:uiPriority w:val="10"/>
    <w:rsid w:val="0008190E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08190E"/>
    <w:pPr>
      <w:numPr>
        <w:ilvl w:val="1"/>
      </w:numPr>
      <w:spacing w:after="240" w:line="240" w:lineRule="auto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SubttuloCarter">
    <w:name w:val="Subtítulo Caráter"/>
    <w:link w:val="Subttulo"/>
    <w:uiPriority w:val="11"/>
    <w:rsid w:val="0008190E"/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Ttulo1Carter">
    <w:name w:val="Título 1 Caráter"/>
    <w:link w:val="Ttulo1"/>
    <w:uiPriority w:val="9"/>
    <w:rsid w:val="0008190E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Ttulo2Carter">
    <w:name w:val="Título 2 Caráter"/>
    <w:link w:val="Ttulo2"/>
    <w:uiPriority w:val="9"/>
    <w:semiHidden/>
    <w:rsid w:val="0008190E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Ttulo3Carter">
    <w:name w:val="Título 3 Caráter"/>
    <w:link w:val="Ttulo3"/>
    <w:uiPriority w:val="9"/>
    <w:semiHidden/>
    <w:rsid w:val="0008190E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Ttulo4Carter">
    <w:name w:val="Título 4 Caráter"/>
    <w:link w:val="Ttulo4"/>
    <w:uiPriority w:val="9"/>
    <w:semiHidden/>
    <w:rsid w:val="0008190E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Ttulo5Carter">
    <w:name w:val="Título 5 Caráter"/>
    <w:link w:val="Ttulo5"/>
    <w:uiPriority w:val="9"/>
    <w:semiHidden/>
    <w:rsid w:val="0008190E"/>
    <w:rPr>
      <w:rFonts w:ascii="Calibri Light" w:eastAsia="SimSun" w:hAnsi="Calibri Light" w:cs="Times New Roman"/>
      <w:caps/>
      <w:color w:val="2E74B5"/>
    </w:rPr>
  </w:style>
  <w:style w:type="character" w:customStyle="1" w:styleId="Ttulo6Carter">
    <w:name w:val="Título 6 Caráter"/>
    <w:link w:val="Ttulo6"/>
    <w:uiPriority w:val="9"/>
    <w:semiHidden/>
    <w:rsid w:val="0008190E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Ttulo7Carter">
    <w:name w:val="Título 7 Caráter"/>
    <w:link w:val="Ttulo7"/>
    <w:uiPriority w:val="9"/>
    <w:semiHidden/>
    <w:rsid w:val="0008190E"/>
    <w:rPr>
      <w:rFonts w:ascii="Calibri Light" w:eastAsia="SimSun" w:hAnsi="Calibri Light" w:cs="Times New Roman"/>
      <w:b/>
      <w:bCs/>
      <w:color w:val="1F4E79"/>
    </w:rPr>
  </w:style>
  <w:style w:type="character" w:customStyle="1" w:styleId="Ttulo8Carter">
    <w:name w:val="Título 8 Caráter"/>
    <w:link w:val="Ttulo8"/>
    <w:uiPriority w:val="9"/>
    <w:semiHidden/>
    <w:rsid w:val="0008190E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Ttulo9Carter">
    <w:name w:val="Título 9 Caráter"/>
    <w:link w:val="Ttulo9"/>
    <w:uiPriority w:val="9"/>
    <w:semiHidden/>
    <w:rsid w:val="0008190E"/>
    <w:rPr>
      <w:rFonts w:ascii="Calibri Light" w:eastAsia="SimSun" w:hAnsi="Calibri Light" w:cs="Times New Roman"/>
      <w:i/>
      <w:iCs/>
      <w:color w:val="1F4E79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08190E"/>
    <w:pPr>
      <w:spacing w:line="240" w:lineRule="auto"/>
    </w:pPr>
    <w:rPr>
      <w:b/>
      <w:bCs/>
      <w:smallCaps/>
      <w:color w:val="44546A"/>
    </w:rPr>
  </w:style>
  <w:style w:type="character" w:styleId="Forte">
    <w:name w:val="Strong"/>
    <w:uiPriority w:val="22"/>
    <w:qFormat/>
    <w:rsid w:val="0008190E"/>
    <w:rPr>
      <w:b/>
      <w:bCs/>
    </w:rPr>
  </w:style>
  <w:style w:type="character" w:styleId="nfase">
    <w:name w:val="Emphasis"/>
    <w:uiPriority w:val="20"/>
    <w:qFormat/>
    <w:rsid w:val="0008190E"/>
    <w:rPr>
      <w:i/>
      <w:iCs/>
    </w:rPr>
  </w:style>
  <w:style w:type="paragraph" w:styleId="SemEspaamento">
    <w:name w:val="No Spacing"/>
    <w:uiPriority w:val="1"/>
    <w:qFormat/>
    <w:rsid w:val="0008190E"/>
    <w:rPr>
      <w:sz w:val="22"/>
      <w:szCs w:val="22"/>
    </w:rPr>
  </w:style>
  <w:style w:type="paragraph" w:styleId="Citao">
    <w:name w:val="Quote"/>
    <w:basedOn w:val="Normal"/>
    <w:next w:val="Normal"/>
    <w:link w:val="CitaoCarter"/>
    <w:uiPriority w:val="29"/>
    <w:qFormat/>
    <w:rsid w:val="0008190E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CitaoCarter">
    <w:name w:val="Citação Caráter"/>
    <w:link w:val="Citao"/>
    <w:uiPriority w:val="29"/>
    <w:rsid w:val="0008190E"/>
    <w:rPr>
      <w:color w:val="44546A"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08190E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/>
      <w:color w:val="44546A"/>
      <w:spacing w:val="-6"/>
      <w:sz w:val="32"/>
      <w:szCs w:val="32"/>
    </w:rPr>
  </w:style>
  <w:style w:type="character" w:customStyle="1" w:styleId="CitaoIntensaCarter">
    <w:name w:val="Citação Intensa Caráter"/>
    <w:link w:val="CitaoIntensa"/>
    <w:uiPriority w:val="30"/>
    <w:rsid w:val="0008190E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nfaseDiscreta">
    <w:name w:val="Subtle Emphasis"/>
    <w:uiPriority w:val="19"/>
    <w:qFormat/>
    <w:rsid w:val="0008190E"/>
    <w:rPr>
      <w:i/>
      <w:iCs/>
      <w:color w:val="595959"/>
    </w:rPr>
  </w:style>
  <w:style w:type="character" w:styleId="nfaseIntensa">
    <w:name w:val="Intense Emphasis"/>
    <w:uiPriority w:val="21"/>
    <w:qFormat/>
    <w:rsid w:val="0008190E"/>
    <w:rPr>
      <w:b/>
      <w:bCs/>
      <w:i/>
      <w:iCs/>
    </w:rPr>
  </w:style>
  <w:style w:type="character" w:styleId="RefernciaDiscreta">
    <w:name w:val="Subtle Reference"/>
    <w:uiPriority w:val="31"/>
    <w:qFormat/>
    <w:rsid w:val="0008190E"/>
    <w:rPr>
      <w:smallCaps/>
      <w:color w:val="595959"/>
      <w:u w:val="none" w:color="7F7F7F"/>
      <w:bdr w:val="none" w:sz="0" w:space="0" w:color="auto"/>
    </w:rPr>
  </w:style>
  <w:style w:type="character" w:styleId="RefernciaIntensa">
    <w:name w:val="Intense Reference"/>
    <w:uiPriority w:val="32"/>
    <w:qFormat/>
    <w:rsid w:val="0008190E"/>
    <w:rPr>
      <w:b/>
      <w:bCs/>
      <w:smallCaps/>
      <w:color w:val="44546A"/>
      <w:u w:val="single"/>
    </w:rPr>
  </w:style>
  <w:style w:type="character" w:styleId="TtulodoLivro">
    <w:name w:val="Book Title"/>
    <w:uiPriority w:val="33"/>
    <w:qFormat/>
    <w:rsid w:val="0008190E"/>
    <w:rPr>
      <w:b/>
      <w:bCs/>
      <w:smallCaps/>
      <w:spacing w:val="10"/>
    </w:rPr>
  </w:style>
  <w:style w:type="paragraph" w:styleId="Cabealhodondice">
    <w:name w:val="TOC Heading"/>
    <w:basedOn w:val="Ttulo1"/>
    <w:next w:val="Normal"/>
    <w:uiPriority w:val="39"/>
    <w:unhideWhenUsed/>
    <w:qFormat/>
    <w:rsid w:val="0008190E"/>
    <w:pPr>
      <w:outlineLvl w:val="9"/>
    </w:pPr>
  </w:style>
  <w:style w:type="paragraph" w:styleId="ndice1">
    <w:name w:val="toc 1"/>
    <w:basedOn w:val="Normal"/>
    <w:next w:val="Normal"/>
    <w:autoRedefine/>
    <w:uiPriority w:val="39"/>
    <w:unhideWhenUsed/>
    <w:rsid w:val="00B31EC7"/>
    <w:pPr>
      <w:tabs>
        <w:tab w:val="right" w:leader="dot" w:pos="8494"/>
      </w:tabs>
      <w:spacing w:after="100" w:line="360" w:lineRule="auto"/>
    </w:pPr>
    <w:rPr>
      <w:rFonts w:eastAsia="Calibri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CA38F3"/>
    <w:pPr>
      <w:spacing w:after="100" w:line="276" w:lineRule="auto"/>
      <w:ind w:left="220"/>
    </w:pPr>
    <w:rPr>
      <w:rFonts w:eastAsia="Calibri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66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667F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FE6A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Tipodeletrapredefinidodopargrafo"/>
    <w:rsid w:val="00957766"/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756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a\Desktop\Coordena&#231;&#227;o%20Projetos\Regimento%20%20PAA_%20ESVV%20-%20aprovado+anexo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Leaders xmlns="c6a04239-043f-4938-b215-4f5a8b73d3f1" xsi:nil="true"/>
    <TeamsChannelId xmlns="c6a04239-043f-4938-b215-4f5a8b73d3f1" xsi:nil="true"/>
    <Templates xmlns="c6a04239-043f-4938-b215-4f5a8b73d3f1" xsi:nil="true"/>
    <Members xmlns="c6a04239-043f-4938-b215-4f5a8b73d3f1">
      <UserInfo>
        <DisplayName/>
        <AccountId xsi:nil="true"/>
        <AccountType/>
      </UserInfo>
    </Members>
    <FolderType xmlns="c6a04239-043f-4938-b215-4f5a8b73d3f1" xsi:nil="true"/>
    <AppVersion xmlns="c6a04239-043f-4938-b215-4f5a8b73d3f1" xsi:nil="true"/>
    <IsNotebookLocked xmlns="c6a04239-043f-4938-b215-4f5a8b73d3f1" xsi:nil="true"/>
    <Has_Leaders_Only_SectionGroup xmlns="c6a04239-043f-4938-b215-4f5a8b73d3f1" xsi:nil="true"/>
    <NotebookType xmlns="c6a04239-043f-4938-b215-4f5a8b73d3f1" xsi:nil="true"/>
    <LMS_Mappings xmlns="c6a04239-043f-4938-b215-4f5a8b73d3f1" xsi:nil="true"/>
    <Owner xmlns="c6a04239-043f-4938-b215-4f5a8b73d3f1">
      <UserInfo>
        <DisplayName/>
        <AccountId xsi:nil="true"/>
        <AccountType/>
      </UserInfo>
    </Owner>
    <DefaultSectionNames xmlns="c6a04239-043f-4938-b215-4f5a8b73d3f1" xsi:nil="true"/>
    <Invited_Members xmlns="c6a04239-043f-4938-b215-4f5a8b73d3f1" xsi:nil="true"/>
    <Is_Collaboration_Space_Locked xmlns="c6a04239-043f-4938-b215-4f5a8b73d3f1" xsi:nil="true"/>
    <CultureName xmlns="c6a04239-043f-4938-b215-4f5a8b73d3f1" xsi:nil="true"/>
    <Member_Groups xmlns="c6a04239-043f-4938-b215-4f5a8b73d3f1">
      <UserInfo>
        <DisplayName/>
        <AccountId xsi:nil="true"/>
        <AccountType/>
      </UserInfo>
    </Member_Groups>
    <Self_Registration_Enabled xmlns="c6a04239-043f-4938-b215-4f5a8b73d3f1" xsi:nil="true"/>
    <Math_Settings xmlns="c6a04239-043f-4938-b215-4f5a8b73d3f1" xsi:nil="true"/>
    <Leaders xmlns="c6a04239-043f-4938-b215-4f5a8b73d3f1">
      <UserInfo>
        <DisplayName/>
        <AccountId xsi:nil="true"/>
        <AccountType/>
      </UserInfo>
    </Leaders>
    <Distribution_Groups xmlns="c6a04239-043f-4938-b215-4f5a8b73d3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2FAB8011739D2458811622343C49BAB" ma:contentTypeVersion="31" ma:contentTypeDescription="Criar um novo documento." ma:contentTypeScope="" ma:versionID="a756cb13fff44ca7d0bdb98c07e885c1">
  <xsd:schema xmlns:xsd="http://www.w3.org/2001/XMLSchema" xmlns:xs="http://www.w3.org/2001/XMLSchema" xmlns:p="http://schemas.microsoft.com/office/2006/metadata/properties" xmlns:ns3="c6a04239-043f-4938-b215-4f5a8b73d3f1" xmlns:ns4="1884cbe0-cf85-4998-a22c-d9dcc24b8d25" targetNamespace="http://schemas.microsoft.com/office/2006/metadata/properties" ma:root="true" ma:fieldsID="92ac8f5514af4dc94ddf9399503a5a7f" ns3:_="" ns4:_="">
    <xsd:import namespace="c6a04239-043f-4938-b215-4f5a8b73d3f1"/>
    <xsd:import namespace="1884cbe0-cf85-4998-a22c-d9dcc24b8d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Leaders" minOccurs="0"/>
                <xsd:element ref="ns3:Members" minOccurs="0"/>
                <xsd:element ref="ns3:Member_Groups" minOccurs="0"/>
                <xsd:element ref="ns3:Invited_Leaders" minOccurs="0"/>
                <xsd:element ref="ns3:Invited_Members" minOccurs="0"/>
                <xsd:element ref="ns3:Self_Registration_Enabled" minOccurs="0"/>
                <xsd:element ref="ns3:Has_Leaders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TeamsChannelId" minOccurs="0"/>
                <xsd:element ref="ns3:IsNotebookLocked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ath_Settings" minOccurs="0"/>
                <xsd:element ref="ns3:Distribution_Groups" minOccurs="0"/>
                <xsd:element ref="ns3:LMS_Mapp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04239-043f-4938-b215-4f5a8b73d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20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1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3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TeamsChannelId" ma:index="31" nillable="true" ma:displayName="Teams Channel Id" ma:internalName="TeamsChannelId">
      <xsd:simpleType>
        <xsd:restriction base="dms:Text"/>
      </xsd:simpleType>
    </xsd:element>
    <xsd:element name="IsNotebookLocked" ma:index="32" nillable="true" ma:displayName="Is Notebook Locked" ma:internalName="IsNotebookLocked">
      <xsd:simpleType>
        <xsd:restriction base="dms:Boolean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5" nillable="true" ma:displayName="Location" ma:internalName="MediaServiceLocation" ma:readOnly="true">
      <xsd:simpleType>
        <xsd:restriction base="dms:Text"/>
      </xsd:simpleType>
    </xsd:element>
    <xsd:element name="Math_Settings" ma:index="36" nillable="true" ma:displayName="Math Settings" ma:internalName="Math_Settings">
      <xsd:simpleType>
        <xsd:restriction base="dms:Text"/>
      </xsd:simpleType>
    </xsd:element>
    <xsd:element name="Distribution_Groups" ma:index="37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8" nillable="true" ma:displayName="LMS Mappings" ma:internalName="LMS_Mapping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4cbe0-cf85-4998-a22c-d9dcc24b8d25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Hash de Sugestão de Partilh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6FD1-223D-4F3A-9E97-B0FE5019F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422EF-5344-481F-9A27-28ED073E6DA8}">
  <ds:schemaRefs>
    <ds:schemaRef ds:uri="http://schemas.microsoft.com/office/2006/metadata/properties"/>
    <ds:schemaRef ds:uri="http://schemas.microsoft.com/office/infopath/2007/PartnerControls"/>
    <ds:schemaRef ds:uri="c6a04239-043f-4938-b215-4f5a8b73d3f1"/>
  </ds:schemaRefs>
</ds:datastoreItem>
</file>

<file path=customXml/itemProps3.xml><?xml version="1.0" encoding="utf-8"?>
<ds:datastoreItem xmlns:ds="http://schemas.openxmlformats.org/officeDocument/2006/customXml" ds:itemID="{87D2E06B-DA26-4F47-8246-0C58CC6E3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04239-043f-4938-b215-4f5a8b73d3f1"/>
    <ds:schemaRef ds:uri="1884cbe0-cf85-4998-a22c-d9dcc24b8d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E36214-AEB3-45DB-A9FD-301BD7E0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Regimento  PAA_ ESVV - aprovado+anexos</Template>
  <TotalTime>1</TotalTime>
  <Pages>6</Pages>
  <Words>755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Regimento</vt:lpstr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Regimento</dc:title>
  <dc:creator>Fernanda Costa</dc:creator>
  <cp:lastModifiedBy>João Graça</cp:lastModifiedBy>
  <cp:revision>2</cp:revision>
  <cp:lastPrinted>2017-10-12T08:45:00Z</cp:lastPrinted>
  <dcterms:created xsi:type="dcterms:W3CDTF">2020-02-10T11:49:00Z</dcterms:created>
  <dcterms:modified xsi:type="dcterms:W3CDTF">2020-02-10T11:49:00Z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0x01010092FAB8011739D2458811622343C49BAB</vt:lpwstr>
  </property>
</Properties>
</file>